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7C1C9" w14:textId="3AF4555E" w:rsidR="00024ADC" w:rsidRPr="003A7BBD" w:rsidRDefault="007A10E7" w:rsidP="00117B2F">
      <w:pPr>
        <w:pStyle w:val="antraste"/>
        <w:jc w:val="center"/>
        <w:rPr>
          <w:rFonts w:ascii="Arial" w:hAnsi="Arial" w:cs="Arial"/>
          <w:color w:val="000000" w:themeColor="text1"/>
          <w:sz w:val="22"/>
          <w:szCs w:val="22"/>
          <w:lang w:val="lt-LT"/>
        </w:rPr>
      </w:pPr>
      <w:r w:rsidRPr="003A7BBD">
        <w:rPr>
          <w:rFonts w:ascii="Arial" w:hAnsi="Arial" w:cs="Arial"/>
          <w:caps w:val="0"/>
          <w:sz w:val="22"/>
          <w:szCs w:val="22"/>
          <w:lang w:val="lt-LT"/>
        </w:rPr>
        <w:t>ELEKTROS</w:t>
      </w:r>
      <w:r w:rsidR="00843CF4" w:rsidRPr="003A7BBD">
        <w:rPr>
          <w:rFonts w:ascii="Arial" w:hAnsi="Arial" w:cs="Arial"/>
          <w:caps w:val="0"/>
          <w:sz w:val="22"/>
          <w:szCs w:val="22"/>
          <w:lang w:val="lt-LT"/>
        </w:rPr>
        <w:t xml:space="preserve"> TINKLŲ</w:t>
      </w:r>
      <w:r w:rsidRPr="003A7BBD">
        <w:rPr>
          <w:rFonts w:ascii="Arial" w:hAnsi="Arial" w:cs="Arial"/>
          <w:caps w:val="0"/>
          <w:sz w:val="22"/>
          <w:szCs w:val="22"/>
          <w:lang w:val="lt-LT"/>
        </w:rPr>
        <w:t xml:space="preserve"> </w:t>
      </w:r>
      <w:r w:rsidR="00204B82" w:rsidRPr="003A7BBD">
        <w:rPr>
          <w:rFonts w:ascii="Arial" w:hAnsi="Arial" w:cs="Arial"/>
          <w:caps w:val="0"/>
          <w:sz w:val="22"/>
          <w:szCs w:val="22"/>
          <w:lang w:val="lt-LT"/>
        </w:rPr>
        <w:t>PERDAVIMO - PRIĖMIMO</w:t>
      </w:r>
      <w:r w:rsidRPr="003A7BBD">
        <w:rPr>
          <w:rStyle w:val="HeaderChar"/>
          <w:rFonts w:ascii="Arial" w:hAnsi="Arial" w:cs="Arial"/>
          <w:caps w:val="0"/>
          <w:color w:val="000000" w:themeColor="text1"/>
          <w:sz w:val="22"/>
          <w:szCs w:val="22"/>
          <w:lang w:val="lt-LT"/>
        </w:rPr>
        <w:t xml:space="preserve"> AKTAS</w:t>
      </w:r>
    </w:p>
    <w:p w14:paraId="13A25556" w14:textId="77777777" w:rsidR="00EF34F9" w:rsidRPr="003A7BBD" w:rsidRDefault="00EF34F9" w:rsidP="00117B2F">
      <w:pPr>
        <w:pStyle w:val="antraste"/>
        <w:jc w:val="center"/>
        <w:rPr>
          <w:rFonts w:ascii="Arial" w:hAnsi="Arial" w:cs="Arial"/>
          <w:color w:val="000000" w:themeColor="text1"/>
          <w:sz w:val="22"/>
          <w:szCs w:val="22"/>
          <w:lang w:val="lt-LT"/>
        </w:rPr>
      </w:pPr>
    </w:p>
    <w:p w14:paraId="68778B19" w14:textId="3DA9BFA3" w:rsidR="0091255A" w:rsidRPr="003A7BBD" w:rsidRDefault="00823816" w:rsidP="00964E56">
      <w:pPr>
        <w:pStyle w:val="antraste"/>
        <w:spacing w:line="360" w:lineRule="auto"/>
        <w:jc w:val="center"/>
        <w:rPr>
          <w:rFonts w:ascii="Arial" w:hAnsi="Arial" w:cs="Arial"/>
          <w:b w:val="0"/>
          <w:bCs/>
          <w:caps w:val="0"/>
          <w:color w:val="000000" w:themeColor="text1"/>
          <w:sz w:val="22"/>
          <w:szCs w:val="22"/>
          <w:lang w:val="lt-LT"/>
        </w:rPr>
      </w:pPr>
      <w:r w:rsidRPr="003A7BBD">
        <w:rPr>
          <w:rFonts w:ascii="Arial" w:hAnsi="Arial" w:cs="Arial"/>
          <w:b w:val="0"/>
          <w:bCs/>
          <w:caps w:val="0"/>
          <w:color w:val="000000" w:themeColor="text1"/>
          <w:sz w:val="22"/>
          <w:szCs w:val="22"/>
          <w:lang w:val="lt-LT"/>
        </w:rPr>
        <w:t xml:space="preserve"> </w:t>
      </w:r>
    </w:p>
    <w:p w14:paraId="05BC615C" w14:textId="24C303DA" w:rsidR="00024ADC" w:rsidRPr="003A7BBD" w:rsidRDefault="00A7189A" w:rsidP="00964E56">
      <w:pPr>
        <w:pStyle w:val="antraste"/>
        <w:spacing w:line="360" w:lineRule="auto"/>
        <w:jc w:val="center"/>
        <w:rPr>
          <w:rFonts w:ascii="Arial" w:hAnsi="Arial" w:cs="Arial"/>
          <w:b w:val="0"/>
          <w:bCs/>
          <w:caps w:val="0"/>
          <w:color w:val="000000" w:themeColor="text1"/>
          <w:sz w:val="22"/>
          <w:szCs w:val="22"/>
          <w:lang w:val="lt-LT"/>
        </w:rPr>
      </w:pPr>
      <w:r w:rsidRPr="003A7BBD">
        <w:rPr>
          <w:rFonts w:ascii="Arial" w:hAnsi="Arial" w:cs="Arial"/>
          <w:b w:val="0"/>
          <w:bCs/>
          <w:caps w:val="0"/>
          <w:color w:val="000000" w:themeColor="text1"/>
          <w:sz w:val="22"/>
          <w:szCs w:val="22"/>
          <w:lang w:val="lt-LT"/>
        </w:rPr>
        <w:t>Vilnius</w:t>
      </w:r>
      <w:r w:rsidR="006A0FDC" w:rsidRPr="003A7BBD">
        <w:rPr>
          <w:rFonts w:ascii="Arial" w:hAnsi="Arial" w:cs="Arial"/>
          <w:b w:val="0"/>
          <w:bCs/>
          <w:caps w:val="0"/>
          <w:color w:val="000000" w:themeColor="text1"/>
          <w:sz w:val="22"/>
          <w:szCs w:val="22"/>
          <w:lang w:val="lt-LT"/>
        </w:rPr>
        <w:t xml:space="preserve">  </w:t>
      </w:r>
    </w:p>
    <w:p w14:paraId="26EFCA9C" w14:textId="0D1BC766" w:rsidR="00714164" w:rsidRPr="00551854" w:rsidRDefault="00714164" w:rsidP="006D0C43">
      <w:pPr>
        <w:jc w:val="both"/>
        <w:rPr>
          <w:rFonts w:ascii="Arial" w:hAnsi="Arial" w:cs="Arial"/>
          <w:sz w:val="22"/>
          <w:szCs w:val="22"/>
        </w:rPr>
      </w:pPr>
      <w:r w:rsidRPr="00551854">
        <w:rPr>
          <w:rFonts w:ascii="Arial" w:hAnsi="Arial" w:cs="Arial"/>
          <w:b/>
          <w:sz w:val="22"/>
          <w:szCs w:val="22"/>
        </w:rPr>
        <w:t>LITGRID AB</w:t>
      </w:r>
      <w:r w:rsidRPr="00551854">
        <w:rPr>
          <w:rFonts w:ascii="Arial" w:hAnsi="Arial" w:cs="Arial"/>
          <w:sz w:val="22"/>
          <w:szCs w:val="22"/>
        </w:rPr>
        <w:t xml:space="preserve">, pagal Lietuvos Respublikos įstatymus įsteigta ir veikianti akcinė bendrovė, juridinio asmens kodas 302564383, registruotos buveinės adresas </w:t>
      </w:r>
      <w:r w:rsidR="00204B82" w:rsidRPr="00551854">
        <w:rPr>
          <w:rFonts w:ascii="Arial" w:hAnsi="Arial" w:cs="Arial"/>
          <w:sz w:val="22"/>
          <w:szCs w:val="22"/>
        </w:rPr>
        <w:t>Viršuliškių skg. 99B, LT-05131</w:t>
      </w:r>
      <w:r w:rsidRPr="00551854">
        <w:rPr>
          <w:rFonts w:ascii="Arial" w:hAnsi="Arial" w:cs="Arial"/>
          <w:sz w:val="22"/>
          <w:szCs w:val="22"/>
        </w:rPr>
        <w:t xml:space="preserve"> Vilnius, Lietuvos Respublika, duomenys apie bendrovę kaupiami ir saugomi valstybės įmonės Registrų centro Juridinių asmenų registre (toliau –</w:t>
      </w:r>
      <w:r w:rsidR="00576E0E" w:rsidRPr="00551854">
        <w:rPr>
          <w:rFonts w:ascii="Arial" w:hAnsi="Arial" w:cs="Arial"/>
          <w:b/>
          <w:sz w:val="22"/>
          <w:szCs w:val="22"/>
        </w:rPr>
        <w:t xml:space="preserve"> O</w:t>
      </w:r>
      <w:r w:rsidRPr="00551854">
        <w:rPr>
          <w:rFonts w:ascii="Arial" w:hAnsi="Arial" w:cs="Arial"/>
          <w:b/>
          <w:sz w:val="22"/>
          <w:szCs w:val="22"/>
        </w:rPr>
        <w:t>peratorius</w:t>
      </w:r>
      <w:r w:rsidRPr="00551854">
        <w:rPr>
          <w:rFonts w:ascii="Arial" w:hAnsi="Arial" w:cs="Arial"/>
          <w:sz w:val="22"/>
          <w:szCs w:val="22"/>
        </w:rPr>
        <w:t xml:space="preserve">), atstovaujama </w:t>
      </w:r>
      <w:r w:rsidR="00A93951" w:rsidRPr="00551854">
        <w:rPr>
          <w:rFonts w:ascii="Arial" w:hAnsi="Arial" w:cs="Arial"/>
          <w:sz w:val="22"/>
          <w:szCs w:val="22"/>
          <w:highlight w:val="lightGray"/>
        </w:rPr>
        <w:t>[</w:t>
      </w:r>
      <w:r w:rsidR="004C012D" w:rsidRPr="00551854">
        <w:rPr>
          <w:rFonts w:ascii="Arial" w:hAnsi="Arial" w:cs="Arial"/>
          <w:sz w:val="22"/>
          <w:szCs w:val="22"/>
          <w:highlight w:val="lightGray"/>
        </w:rPr>
        <w:t>pareigo</w:t>
      </w:r>
      <w:r w:rsidR="00551854" w:rsidRPr="00551854">
        <w:rPr>
          <w:rFonts w:ascii="Arial" w:hAnsi="Arial" w:cs="Arial"/>
          <w:sz w:val="22"/>
          <w:szCs w:val="22"/>
          <w:highlight w:val="lightGray"/>
        </w:rPr>
        <w:t>s</w:t>
      </w:r>
      <w:r w:rsidR="004C012D" w:rsidRPr="00551854">
        <w:rPr>
          <w:rFonts w:ascii="Arial" w:hAnsi="Arial" w:cs="Arial"/>
          <w:sz w:val="22"/>
          <w:szCs w:val="22"/>
          <w:highlight w:val="lightGray"/>
        </w:rPr>
        <w:t>]</w:t>
      </w:r>
      <w:r w:rsidR="006B2787" w:rsidRPr="00551854">
        <w:rPr>
          <w:rFonts w:ascii="Arial" w:hAnsi="Arial" w:cs="Arial"/>
          <w:sz w:val="22"/>
          <w:szCs w:val="22"/>
        </w:rPr>
        <w:t xml:space="preserve"> </w:t>
      </w:r>
      <w:r w:rsidR="008F2FB7" w:rsidRPr="00551854">
        <w:rPr>
          <w:rFonts w:ascii="Arial" w:hAnsi="Arial" w:cs="Arial"/>
          <w:sz w:val="22"/>
          <w:szCs w:val="22"/>
          <w:highlight w:val="lightGray"/>
        </w:rPr>
        <w:t>[</w:t>
      </w:r>
      <w:r w:rsidR="00A32F17" w:rsidRPr="00551854">
        <w:rPr>
          <w:rFonts w:ascii="Arial" w:hAnsi="Arial" w:cs="Arial"/>
          <w:sz w:val="22"/>
          <w:szCs w:val="22"/>
          <w:highlight w:val="lightGray"/>
        </w:rPr>
        <w:t xml:space="preserve">Vardenis </w:t>
      </w:r>
      <w:proofErr w:type="spellStart"/>
      <w:r w:rsidR="00A32F17" w:rsidRPr="00551854">
        <w:rPr>
          <w:rFonts w:ascii="Arial" w:hAnsi="Arial" w:cs="Arial"/>
          <w:sz w:val="22"/>
          <w:szCs w:val="22"/>
          <w:highlight w:val="lightGray"/>
        </w:rPr>
        <w:t>Pavardenis</w:t>
      </w:r>
      <w:proofErr w:type="spellEnd"/>
      <w:r w:rsidR="008F2FB7" w:rsidRPr="00551854">
        <w:rPr>
          <w:rFonts w:ascii="Arial" w:hAnsi="Arial" w:cs="Arial"/>
          <w:sz w:val="22"/>
          <w:szCs w:val="22"/>
          <w:highlight w:val="darkGray"/>
        </w:rPr>
        <w:t>]</w:t>
      </w:r>
      <w:r w:rsidR="004C012D" w:rsidRPr="00551854">
        <w:rPr>
          <w:rFonts w:ascii="Arial" w:hAnsi="Arial" w:cs="Arial"/>
          <w:sz w:val="22"/>
          <w:szCs w:val="22"/>
        </w:rPr>
        <w:t>,</w:t>
      </w:r>
      <w:r w:rsidR="00A93951" w:rsidRPr="00551854">
        <w:rPr>
          <w:rFonts w:ascii="Arial" w:hAnsi="Arial" w:cs="Arial"/>
          <w:sz w:val="22"/>
          <w:szCs w:val="22"/>
        </w:rPr>
        <w:t xml:space="preserve"> </w:t>
      </w:r>
      <w:r w:rsidR="004C012D" w:rsidRPr="00551854">
        <w:rPr>
          <w:rFonts w:ascii="Arial" w:hAnsi="Arial" w:cs="Arial"/>
          <w:sz w:val="22"/>
          <w:szCs w:val="22"/>
        </w:rPr>
        <w:t>[</w:t>
      </w:r>
      <w:r w:rsidR="00A93951" w:rsidRPr="00551854">
        <w:rPr>
          <w:rFonts w:ascii="Arial" w:hAnsi="Arial" w:cs="Arial"/>
          <w:sz w:val="22"/>
          <w:szCs w:val="22"/>
          <w:highlight w:val="lightGray"/>
        </w:rPr>
        <w:t>veikiančio/</w:t>
      </w:r>
      <w:r w:rsidR="00551854" w:rsidRPr="00551854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A93951" w:rsidRPr="00551854">
        <w:rPr>
          <w:rFonts w:ascii="Arial" w:hAnsi="Arial" w:cs="Arial"/>
          <w:sz w:val="22"/>
          <w:szCs w:val="22"/>
          <w:highlight w:val="lightGray"/>
        </w:rPr>
        <w:t>veikiančios</w:t>
      </w:r>
      <w:r w:rsidR="004C012D" w:rsidRPr="00551854">
        <w:rPr>
          <w:rFonts w:ascii="Arial" w:hAnsi="Arial" w:cs="Arial"/>
          <w:sz w:val="22"/>
          <w:szCs w:val="22"/>
        </w:rPr>
        <w:t>]</w:t>
      </w:r>
      <w:r w:rsidRPr="00551854">
        <w:rPr>
          <w:rFonts w:ascii="Arial" w:hAnsi="Arial" w:cs="Arial"/>
          <w:sz w:val="22"/>
          <w:szCs w:val="22"/>
        </w:rPr>
        <w:t xml:space="preserve"> pagal </w:t>
      </w:r>
      <w:r w:rsidR="001F71D5" w:rsidRPr="00551854">
        <w:rPr>
          <w:rFonts w:ascii="Arial" w:hAnsi="Arial" w:cs="Arial"/>
          <w:sz w:val="22"/>
          <w:szCs w:val="22"/>
          <w:highlight w:val="lightGray"/>
        </w:rPr>
        <w:t>[</w:t>
      </w:r>
      <w:r w:rsidR="004C012D" w:rsidRPr="00551854">
        <w:rPr>
          <w:rFonts w:ascii="Arial" w:hAnsi="Arial" w:cs="Arial"/>
          <w:sz w:val="22"/>
          <w:szCs w:val="22"/>
          <w:highlight w:val="lightGray"/>
        </w:rPr>
        <w:t xml:space="preserve">teisinis pagrindas (pvz., </w:t>
      </w:r>
      <w:r w:rsidR="00A32F17" w:rsidRPr="00551854">
        <w:rPr>
          <w:rFonts w:ascii="Arial" w:hAnsi="Arial" w:cs="Arial"/>
          <w:color w:val="000000" w:themeColor="text1"/>
          <w:sz w:val="22"/>
          <w:szCs w:val="22"/>
          <w:highlight w:val="lightGray"/>
        </w:rPr>
        <w:t>202x mėnesis x d</w:t>
      </w:r>
      <w:r w:rsidR="00A32F17" w:rsidRPr="00551854">
        <w:rPr>
          <w:rFonts w:ascii="Arial" w:hAnsi="Arial" w:cs="Arial"/>
          <w:sz w:val="22"/>
          <w:szCs w:val="22"/>
          <w:highlight w:val="lightGray"/>
        </w:rPr>
        <w:t xml:space="preserve"> </w:t>
      </w:r>
      <w:commentRangeStart w:id="0"/>
      <w:r w:rsidR="00057C82" w:rsidRPr="00551854">
        <w:rPr>
          <w:rFonts w:ascii="Arial" w:hAnsi="Arial" w:cs="Arial"/>
          <w:sz w:val="22"/>
          <w:szCs w:val="22"/>
          <w:highlight w:val="lightGray"/>
        </w:rPr>
        <w:t>įgaliojimą Nr. 2</w:t>
      </w:r>
      <w:r w:rsidR="00A32F17" w:rsidRPr="00551854">
        <w:rPr>
          <w:rFonts w:ascii="Arial" w:hAnsi="Arial" w:cs="Arial"/>
          <w:sz w:val="22"/>
          <w:szCs w:val="22"/>
          <w:highlight w:val="lightGray"/>
        </w:rPr>
        <w:t>x</w:t>
      </w:r>
      <w:r w:rsidR="00057C82" w:rsidRPr="00551854">
        <w:rPr>
          <w:rFonts w:ascii="Arial" w:hAnsi="Arial" w:cs="Arial"/>
          <w:sz w:val="22"/>
          <w:szCs w:val="22"/>
          <w:highlight w:val="lightGray"/>
        </w:rPr>
        <w:t>IG-</w:t>
      </w:r>
      <w:commentRangeEnd w:id="0"/>
      <w:r w:rsidR="009630E7" w:rsidRPr="00551854">
        <w:rPr>
          <w:rStyle w:val="CommentReference"/>
          <w:rFonts w:ascii="Arial" w:hAnsi="Arial" w:cs="Arial"/>
          <w:sz w:val="22"/>
          <w:szCs w:val="22"/>
          <w:highlight w:val="lightGray"/>
        </w:rPr>
        <w:commentReference w:id="0"/>
      </w:r>
      <w:r w:rsidR="00A32F17" w:rsidRPr="00551854">
        <w:rPr>
          <w:rFonts w:ascii="Arial" w:hAnsi="Arial" w:cs="Arial"/>
          <w:sz w:val="22"/>
          <w:szCs w:val="22"/>
          <w:highlight w:val="lightGray"/>
        </w:rPr>
        <w:t>xx</w:t>
      </w:r>
      <w:r w:rsidR="004C012D" w:rsidRPr="00551854">
        <w:rPr>
          <w:rFonts w:ascii="Arial" w:hAnsi="Arial" w:cs="Arial"/>
          <w:sz w:val="22"/>
          <w:szCs w:val="22"/>
          <w:highlight w:val="lightGray"/>
        </w:rPr>
        <w:t>)</w:t>
      </w:r>
      <w:r w:rsidR="00A32F17" w:rsidRPr="00551854">
        <w:rPr>
          <w:rFonts w:ascii="Arial" w:hAnsi="Arial" w:cs="Arial"/>
          <w:sz w:val="22"/>
          <w:szCs w:val="22"/>
          <w:highlight w:val="lightGray"/>
        </w:rPr>
        <w:t>]</w:t>
      </w:r>
      <w:r w:rsidRPr="00551854">
        <w:rPr>
          <w:rFonts w:ascii="Arial" w:hAnsi="Arial" w:cs="Arial"/>
          <w:sz w:val="22"/>
          <w:szCs w:val="22"/>
          <w:highlight w:val="lightGray"/>
        </w:rPr>
        <w:t>,</w:t>
      </w:r>
    </w:p>
    <w:p w14:paraId="583C8163" w14:textId="36207081" w:rsidR="000978BD" w:rsidRPr="00551854" w:rsidRDefault="000978BD" w:rsidP="006D0C43">
      <w:pPr>
        <w:spacing w:before="120" w:after="12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8850DFA" w14:textId="456125EF" w:rsidR="00AD4846" w:rsidRPr="00551854" w:rsidRDefault="001D6855" w:rsidP="0042426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pacing w:val="1"/>
          <w:sz w:val="22"/>
          <w:szCs w:val="22"/>
        </w:rPr>
      </w:pPr>
      <w:r w:rsidRPr="00551854">
        <w:rPr>
          <w:rFonts w:ascii="Arial" w:hAnsi="Arial" w:cs="Arial"/>
          <w:b/>
          <w:bCs/>
          <w:color w:val="000000"/>
          <w:sz w:val="22"/>
          <w:szCs w:val="22"/>
          <w:highlight w:val="lightGray"/>
        </w:rPr>
        <w:t>[Klientas]</w:t>
      </w:r>
      <w:r w:rsidR="000377A1" w:rsidRPr="00551854">
        <w:rPr>
          <w:rFonts w:ascii="Arial" w:hAnsi="Arial" w:cs="Arial"/>
          <w:sz w:val="22"/>
          <w:szCs w:val="22"/>
          <w:highlight w:val="lightGray"/>
        </w:rPr>
        <w:t>,</w:t>
      </w:r>
      <w:r w:rsidR="000377A1" w:rsidRPr="00551854">
        <w:rPr>
          <w:rFonts w:ascii="Arial" w:hAnsi="Arial" w:cs="Arial"/>
          <w:sz w:val="22"/>
          <w:szCs w:val="22"/>
        </w:rPr>
        <w:t xml:space="preserve"> </w:t>
      </w:r>
      <w:r w:rsidR="000E15B1" w:rsidRPr="00551854">
        <w:rPr>
          <w:rFonts w:ascii="Arial" w:hAnsi="Arial" w:cs="Arial"/>
          <w:sz w:val="22"/>
          <w:szCs w:val="22"/>
        </w:rPr>
        <w:t xml:space="preserve">pagal Lietuvos Respublikos įstatymus įsteigta ir veikianti </w:t>
      </w:r>
      <w:r w:rsidR="00A93951" w:rsidRPr="00551854">
        <w:rPr>
          <w:rFonts w:ascii="Arial" w:hAnsi="Arial" w:cs="Arial"/>
          <w:sz w:val="22"/>
          <w:szCs w:val="22"/>
          <w:highlight w:val="lightGray"/>
        </w:rPr>
        <w:t xml:space="preserve">[teisinė forma (pvz., </w:t>
      </w:r>
      <w:r w:rsidR="000E15B1" w:rsidRPr="00551854">
        <w:rPr>
          <w:rFonts w:ascii="Arial" w:hAnsi="Arial" w:cs="Arial"/>
          <w:sz w:val="22"/>
          <w:szCs w:val="22"/>
          <w:highlight w:val="lightGray"/>
        </w:rPr>
        <w:t>uždaroji akcinė bendrovė</w:t>
      </w:r>
      <w:r w:rsidR="00A93951" w:rsidRPr="00551854">
        <w:rPr>
          <w:rFonts w:ascii="Arial" w:hAnsi="Arial" w:cs="Arial"/>
          <w:sz w:val="22"/>
          <w:szCs w:val="22"/>
          <w:highlight w:val="lightGray"/>
        </w:rPr>
        <w:t>)</w:t>
      </w:r>
      <w:r w:rsidR="00A93951" w:rsidRPr="00551854">
        <w:rPr>
          <w:rFonts w:ascii="Arial" w:hAnsi="Arial" w:cs="Arial"/>
          <w:sz w:val="22"/>
          <w:szCs w:val="22"/>
        </w:rPr>
        <w:t>]</w:t>
      </w:r>
      <w:r w:rsidR="000E15B1" w:rsidRPr="00551854">
        <w:rPr>
          <w:rFonts w:ascii="Arial" w:hAnsi="Arial" w:cs="Arial"/>
          <w:sz w:val="22"/>
          <w:szCs w:val="22"/>
        </w:rPr>
        <w:t xml:space="preserve">, juridinio asmens kodas </w:t>
      </w:r>
      <w:r w:rsidR="00706B8D" w:rsidRPr="00551854">
        <w:rPr>
          <w:rFonts w:ascii="Arial" w:hAnsi="Arial" w:cs="Arial"/>
          <w:color w:val="000000"/>
          <w:sz w:val="22"/>
          <w:szCs w:val="22"/>
          <w:highlight w:val="lightGray"/>
        </w:rPr>
        <w:t>[įrašyti</w:t>
      </w:r>
      <w:r w:rsidR="00A93951" w:rsidRPr="00551854">
        <w:rPr>
          <w:rFonts w:ascii="Arial" w:hAnsi="Arial" w:cs="Arial"/>
          <w:color w:val="000000"/>
          <w:sz w:val="22"/>
          <w:szCs w:val="22"/>
          <w:highlight w:val="lightGray"/>
        </w:rPr>
        <w:t xml:space="preserve"> kodą</w:t>
      </w:r>
      <w:r w:rsidR="00706B8D" w:rsidRPr="00551854">
        <w:rPr>
          <w:rFonts w:ascii="Arial" w:hAnsi="Arial" w:cs="Arial"/>
          <w:color w:val="000000"/>
          <w:sz w:val="22"/>
          <w:szCs w:val="22"/>
          <w:highlight w:val="lightGray"/>
        </w:rPr>
        <w:t>]</w:t>
      </w:r>
      <w:r w:rsidR="000E15B1" w:rsidRPr="00551854">
        <w:rPr>
          <w:rFonts w:ascii="Arial" w:hAnsi="Arial" w:cs="Arial"/>
          <w:sz w:val="22"/>
          <w:szCs w:val="22"/>
        </w:rPr>
        <w:t xml:space="preserve">, registruotos buveinės adresas </w:t>
      </w:r>
      <w:r w:rsidR="00706B8D" w:rsidRPr="00551854">
        <w:rPr>
          <w:rFonts w:ascii="Arial" w:hAnsi="Arial" w:cs="Arial"/>
          <w:sz w:val="22"/>
          <w:szCs w:val="22"/>
          <w:highlight w:val="lightGray"/>
        </w:rPr>
        <w:t>[įrašyti adresą</w:t>
      </w:r>
      <w:r w:rsidR="00771EC9" w:rsidRPr="00551854">
        <w:rPr>
          <w:rFonts w:ascii="Arial" w:hAnsi="Arial" w:cs="Arial"/>
          <w:sz w:val="22"/>
          <w:szCs w:val="22"/>
          <w:highlight w:val="lightGray"/>
        </w:rPr>
        <w:t>]</w:t>
      </w:r>
      <w:r w:rsidR="000E15B1" w:rsidRPr="00551854">
        <w:rPr>
          <w:rFonts w:ascii="Arial" w:hAnsi="Arial" w:cs="Arial"/>
          <w:color w:val="000000"/>
          <w:sz w:val="22"/>
          <w:szCs w:val="22"/>
        </w:rPr>
        <w:t>,</w:t>
      </w:r>
      <w:r w:rsidR="000E15B1" w:rsidRPr="00551854">
        <w:rPr>
          <w:rFonts w:ascii="Arial" w:hAnsi="Arial" w:cs="Arial"/>
          <w:sz w:val="22"/>
          <w:szCs w:val="22"/>
        </w:rPr>
        <w:t xml:space="preserve"> duomenys apie bendrovę kaupiami ir saugomi Juridinių asmenų registre (toliau – </w:t>
      </w:r>
      <w:r w:rsidR="000E15B1" w:rsidRPr="00551854">
        <w:rPr>
          <w:rFonts w:ascii="Arial" w:hAnsi="Arial" w:cs="Arial"/>
          <w:b/>
          <w:bCs/>
          <w:sz w:val="22"/>
          <w:szCs w:val="22"/>
        </w:rPr>
        <w:t>Klientas</w:t>
      </w:r>
      <w:r w:rsidR="000E15B1" w:rsidRPr="00551854">
        <w:rPr>
          <w:rFonts w:ascii="Arial" w:hAnsi="Arial" w:cs="Arial"/>
          <w:sz w:val="22"/>
          <w:szCs w:val="22"/>
        </w:rPr>
        <w:t xml:space="preserve">), atstovaujama </w:t>
      </w:r>
      <w:r w:rsidR="00771EC9" w:rsidRPr="00551854">
        <w:rPr>
          <w:rFonts w:ascii="Arial" w:hAnsi="Arial" w:cs="Arial"/>
          <w:sz w:val="22"/>
          <w:szCs w:val="22"/>
          <w:highlight w:val="lightGray"/>
        </w:rPr>
        <w:t>[</w:t>
      </w:r>
      <w:r w:rsidR="004C012D" w:rsidRPr="00551854">
        <w:rPr>
          <w:rFonts w:ascii="Arial" w:hAnsi="Arial" w:cs="Arial"/>
          <w:sz w:val="22"/>
          <w:szCs w:val="22"/>
          <w:highlight w:val="lightGray"/>
        </w:rPr>
        <w:t>pareigos]</w:t>
      </w:r>
      <w:r w:rsidR="004C012D" w:rsidRPr="00551854">
        <w:rPr>
          <w:rFonts w:ascii="Arial" w:hAnsi="Arial" w:cs="Arial"/>
          <w:sz w:val="22"/>
          <w:szCs w:val="22"/>
        </w:rPr>
        <w:t xml:space="preserve"> [</w:t>
      </w:r>
      <w:r w:rsidR="004C012D" w:rsidRPr="00551854">
        <w:rPr>
          <w:rFonts w:ascii="Arial" w:hAnsi="Arial" w:cs="Arial"/>
          <w:sz w:val="22"/>
          <w:szCs w:val="22"/>
          <w:highlight w:val="lightGray"/>
        </w:rPr>
        <w:t>Vardas Pavardė</w:t>
      </w:r>
      <w:r w:rsidR="004C4ADE" w:rsidRPr="00551854">
        <w:rPr>
          <w:rFonts w:ascii="Arial" w:hAnsi="Arial" w:cs="Arial"/>
          <w:sz w:val="22"/>
          <w:szCs w:val="22"/>
          <w:highlight w:val="lightGray"/>
        </w:rPr>
        <w:t>]</w:t>
      </w:r>
      <w:r w:rsidR="000C360A" w:rsidRPr="00551854">
        <w:rPr>
          <w:rFonts w:ascii="Arial" w:hAnsi="Arial" w:cs="Arial"/>
          <w:spacing w:val="1"/>
          <w:sz w:val="22"/>
          <w:szCs w:val="22"/>
          <w:highlight w:val="lightGray"/>
        </w:rPr>
        <w:t>,</w:t>
      </w:r>
      <w:r w:rsidR="000E15B1" w:rsidRPr="00551854">
        <w:rPr>
          <w:rFonts w:ascii="Arial" w:hAnsi="Arial" w:cs="Arial"/>
          <w:sz w:val="22"/>
          <w:szCs w:val="22"/>
        </w:rPr>
        <w:t xml:space="preserve"> </w:t>
      </w:r>
      <w:r w:rsidR="004C012D" w:rsidRPr="00551854">
        <w:rPr>
          <w:rFonts w:ascii="Arial" w:hAnsi="Arial" w:cs="Arial"/>
          <w:sz w:val="22"/>
          <w:szCs w:val="22"/>
          <w:highlight w:val="lightGray"/>
        </w:rPr>
        <w:t>[</w:t>
      </w:r>
      <w:r w:rsidR="000E15B1" w:rsidRPr="00551854">
        <w:rPr>
          <w:rFonts w:ascii="Arial" w:hAnsi="Arial" w:cs="Arial"/>
          <w:sz w:val="22"/>
          <w:szCs w:val="22"/>
          <w:highlight w:val="lightGray"/>
        </w:rPr>
        <w:t>veikiančio</w:t>
      </w:r>
      <w:r w:rsidR="004C012D" w:rsidRPr="00551854">
        <w:rPr>
          <w:rFonts w:ascii="Arial" w:hAnsi="Arial" w:cs="Arial"/>
          <w:sz w:val="22"/>
          <w:szCs w:val="22"/>
          <w:highlight w:val="lightGray"/>
        </w:rPr>
        <w:t>/ veikiančios]</w:t>
      </w:r>
      <w:r w:rsidR="000E15B1" w:rsidRPr="00551854">
        <w:rPr>
          <w:rFonts w:ascii="Arial" w:hAnsi="Arial" w:cs="Arial"/>
          <w:sz w:val="22"/>
          <w:szCs w:val="22"/>
        </w:rPr>
        <w:t xml:space="preserve"> pagal </w:t>
      </w:r>
      <w:r w:rsidR="00A93951" w:rsidRPr="00551854">
        <w:rPr>
          <w:rFonts w:ascii="Arial" w:hAnsi="Arial" w:cs="Arial"/>
          <w:sz w:val="22"/>
          <w:szCs w:val="22"/>
          <w:highlight w:val="lightGray"/>
        </w:rPr>
        <w:t xml:space="preserve">[teisinis atstovavimo pagrindas (pvz. </w:t>
      </w:r>
      <w:r w:rsidR="000E15B1" w:rsidRPr="00551854">
        <w:rPr>
          <w:rFonts w:ascii="Arial" w:hAnsi="Arial" w:cs="Arial"/>
          <w:sz w:val="22"/>
          <w:szCs w:val="22"/>
          <w:highlight w:val="lightGray"/>
        </w:rPr>
        <w:t>įmonės įstatus</w:t>
      </w:r>
      <w:r w:rsidR="00551854">
        <w:rPr>
          <w:rFonts w:ascii="Arial" w:hAnsi="Arial" w:cs="Arial"/>
          <w:sz w:val="22"/>
          <w:szCs w:val="22"/>
          <w:highlight w:val="lightGray"/>
        </w:rPr>
        <w:t>)</w:t>
      </w:r>
      <w:r w:rsidR="00A93951" w:rsidRPr="00551854">
        <w:rPr>
          <w:rFonts w:ascii="Arial" w:hAnsi="Arial" w:cs="Arial"/>
          <w:sz w:val="22"/>
          <w:szCs w:val="22"/>
          <w:highlight w:val="lightGray"/>
        </w:rPr>
        <w:t>]</w:t>
      </w:r>
      <w:r w:rsidR="000E15B1" w:rsidRPr="00551854">
        <w:rPr>
          <w:rFonts w:ascii="Arial" w:hAnsi="Arial" w:cs="Arial"/>
          <w:sz w:val="22"/>
          <w:szCs w:val="22"/>
        </w:rPr>
        <w:t>,</w:t>
      </w:r>
    </w:p>
    <w:p w14:paraId="00225283" w14:textId="144F618B" w:rsidR="0072229C" w:rsidRPr="00551854" w:rsidRDefault="00AD4846" w:rsidP="008D6452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551854">
        <w:rPr>
          <w:rFonts w:ascii="Arial" w:hAnsi="Arial" w:cs="Arial"/>
          <w:sz w:val="22"/>
          <w:szCs w:val="22"/>
        </w:rPr>
        <w:t>I</w:t>
      </w:r>
      <w:r w:rsidR="0072229C" w:rsidRPr="00551854">
        <w:rPr>
          <w:rFonts w:ascii="Arial" w:hAnsi="Arial" w:cs="Arial"/>
          <w:sz w:val="22"/>
          <w:szCs w:val="22"/>
        </w:rPr>
        <w:t>r</w:t>
      </w:r>
    </w:p>
    <w:p w14:paraId="445DC9EB" w14:textId="438B3C1D" w:rsidR="00AD4846" w:rsidRPr="00551854" w:rsidRDefault="00706B8D" w:rsidP="0060085D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551854">
        <w:rPr>
          <w:rFonts w:ascii="Arial" w:hAnsi="Arial" w:cs="Arial"/>
          <w:b/>
          <w:bCs/>
          <w:spacing w:val="-4"/>
          <w:sz w:val="22"/>
          <w:szCs w:val="22"/>
        </w:rPr>
        <w:t>[Rangovas],</w:t>
      </w:r>
      <w:r w:rsidR="00002A2B" w:rsidRPr="00551854">
        <w:rPr>
          <w:rFonts w:ascii="Arial" w:hAnsi="Arial" w:cs="Arial"/>
          <w:sz w:val="22"/>
          <w:szCs w:val="22"/>
        </w:rPr>
        <w:t xml:space="preserve"> pagal Lietuvos Respublikos įstatymus įsteigta ir veikianti </w:t>
      </w:r>
      <w:r w:rsidR="00A93951" w:rsidRPr="00551854">
        <w:rPr>
          <w:rFonts w:ascii="Arial" w:hAnsi="Arial" w:cs="Arial"/>
          <w:sz w:val="22"/>
          <w:szCs w:val="22"/>
          <w:highlight w:val="lightGray"/>
        </w:rPr>
        <w:t>[teisinė forma (</w:t>
      </w:r>
      <w:proofErr w:type="spellStart"/>
      <w:r w:rsidR="00A93951" w:rsidRPr="00551854">
        <w:rPr>
          <w:rFonts w:ascii="Arial" w:hAnsi="Arial" w:cs="Arial"/>
          <w:sz w:val="22"/>
          <w:szCs w:val="22"/>
          <w:highlight w:val="lightGray"/>
        </w:rPr>
        <w:t>pvz</w:t>
      </w:r>
      <w:proofErr w:type="spellEnd"/>
      <w:r w:rsidR="00A93951" w:rsidRPr="00551854">
        <w:rPr>
          <w:rFonts w:ascii="Arial" w:hAnsi="Arial" w:cs="Arial"/>
          <w:sz w:val="22"/>
          <w:szCs w:val="22"/>
          <w:highlight w:val="lightGray"/>
        </w:rPr>
        <w:t xml:space="preserve">, </w:t>
      </w:r>
      <w:r w:rsidR="00002A2B" w:rsidRPr="00551854">
        <w:rPr>
          <w:rFonts w:ascii="Arial" w:hAnsi="Arial" w:cs="Arial"/>
          <w:sz w:val="22"/>
          <w:szCs w:val="22"/>
          <w:highlight w:val="lightGray"/>
        </w:rPr>
        <w:t>uždaroji akcinė bendrovė</w:t>
      </w:r>
      <w:r w:rsidR="00A93951" w:rsidRPr="00551854">
        <w:rPr>
          <w:rFonts w:ascii="Arial" w:hAnsi="Arial" w:cs="Arial"/>
          <w:sz w:val="22"/>
          <w:szCs w:val="22"/>
          <w:highlight w:val="lightGray"/>
        </w:rPr>
        <w:t>)]</w:t>
      </w:r>
      <w:r w:rsidR="00002A2B" w:rsidRPr="00551854">
        <w:rPr>
          <w:rFonts w:ascii="Arial" w:hAnsi="Arial" w:cs="Arial"/>
          <w:sz w:val="22"/>
          <w:szCs w:val="22"/>
          <w:highlight w:val="lightGray"/>
        </w:rPr>
        <w:t>,</w:t>
      </w:r>
      <w:r w:rsidR="00002A2B" w:rsidRPr="00551854">
        <w:rPr>
          <w:rFonts w:ascii="Arial" w:hAnsi="Arial" w:cs="Arial"/>
          <w:sz w:val="22"/>
          <w:szCs w:val="22"/>
        </w:rPr>
        <w:t xml:space="preserve"> juridinio asmens kodas </w:t>
      </w:r>
      <w:r w:rsidR="004C4ADE" w:rsidRPr="00551854">
        <w:rPr>
          <w:rFonts w:ascii="Arial" w:hAnsi="Arial" w:cs="Arial"/>
          <w:sz w:val="22"/>
          <w:szCs w:val="22"/>
          <w:highlight w:val="lightGray"/>
        </w:rPr>
        <w:t>[</w:t>
      </w:r>
      <w:r w:rsidR="00A93951" w:rsidRPr="00551854">
        <w:rPr>
          <w:rFonts w:ascii="Arial" w:hAnsi="Arial" w:cs="Arial"/>
          <w:sz w:val="22"/>
          <w:szCs w:val="22"/>
          <w:highlight w:val="lightGray"/>
        </w:rPr>
        <w:t>įrašyti kodą</w:t>
      </w:r>
      <w:r w:rsidR="00052FDA" w:rsidRPr="00551854">
        <w:rPr>
          <w:rFonts w:ascii="Arial" w:hAnsi="Arial" w:cs="Arial"/>
          <w:sz w:val="22"/>
          <w:szCs w:val="22"/>
          <w:highlight w:val="lightGray"/>
        </w:rPr>
        <w:t>]</w:t>
      </w:r>
      <w:r w:rsidR="00002A2B" w:rsidRPr="00551854">
        <w:rPr>
          <w:rFonts w:ascii="Arial" w:hAnsi="Arial" w:cs="Arial"/>
          <w:sz w:val="22"/>
          <w:szCs w:val="22"/>
        </w:rPr>
        <w:t xml:space="preserve">, registruotos buveinės adresas </w:t>
      </w:r>
      <w:r w:rsidR="00052FDA" w:rsidRPr="00551854">
        <w:rPr>
          <w:rFonts w:ascii="Arial" w:hAnsi="Arial" w:cs="Arial"/>
          <w:sz w:val="22"/>
          <w:szCs w:val="22"/>
          <w:highlight w:val="lightGray"/>
        </w:rPr>
        <w:t>[įrašyti adresą]</w:t>
      </w:r>
      <w:r w:rsidR="00002A2B" w:rsidRPr="00551854">
        <w:rPr>
          <w:rFonts w:ascii="Arial" w:hAnsi="Arial" w:cs="Arial"/>
          <w:sz w:val="22"/>
          <w:szCs w:val="22"/>
        </w:rPr>
        <w:t xml:space="preserve">, duomenys apie bendrovę kaupiami ir saugomi Juridinių asmenų registre (toliau – </w:t>
      </w:r>
      <w:r w:rsidR="00002A2B" w:rsidRPr="00551854">
        <w:rPr>
          <w:rFonts w:ascii="Arial" w:hAnsi="Arial" w:cs="Arial"/>
          <w:b/>
          <w:bCs/>
          <w:sz w:val="22"/>
          <w:szCs w:val="22"/>
        </w:rPr>
        <w:t>Rangovas</w:t>
      </w:r>
      <w:r w:rsidR="00002A2B" w:rsidRPr="00551854">
        <w:rPr>
          <w:rFonts w:ascii="Arial" w:hAnsi="Arial" w:cs="Arial"/>
          <w:sz w:val="22"/>
          <w:szCs w:val="22"/>
        </w:rPr>
        <w:t xml:space="preserve">), atstovaujama </w:t>
      </w:r>
      <w:r w:rsidR="0004176C" w:rsidRPr="00551854">
        <w:rPr>
          <w:rFonts w:ascii="Arial" w:hAnsi="Arial" w:cs="Arial"/>
          <w:sz w:val="22"/>
          <w:szCs w:val="22"/>
          <w:highlight w:val="lightGray"/>
        </w:rPr>
        <w:t>[</w:t>
      </w:r>
      <w:r w:rsidR="004C012D" w:rsidRPr="00551854">
        <w:rPr>
          <w:rFonts w:ascii="Arial" w:hAnsi="Arial" w:cs="Arial"/>
          <w:sz w:val="22"/>
          <w:szCs w:val="22"/>
          <w:highlight w:val="lightGray"/>
        </w:rPr>
        <w:t>pareigos]</w:t>
      </w:r>
      <w:r w:rsidR="004C012D" w:rsidRPr="00551854">
        <w:rPr>
          <w:rFonts w:ascii="Arial" w:hAnsi="Arial" w:cs="Arial"/>
          <w:sz w:val="22"/>
          <w:szCs w:val="22"/>
        </w:rPr>
        <w:t xml:space="preserve"> </w:t>
      </w:r>
      <w:r w:rsidR="004C012D" w:rsidRPr="00551854">
        <w:rPr>
          <w:rFonts w:ascii="Arial" w:hAnsi="Arial" w:cs="Arial"/>
          <w:sz w:val="22"/>
          <w:szCs w:val="22"/>
          <w:highlight w:val="lightGray"/>
        </w:rPr>
        <w:t>[Vardas Pavardė]</w:t>
      </w:r>
      <w:r w:rsidR="00002A2B" w:rsidRPr="00551854">
        <w:rPr>
          <w:rFonts w:ascii="Arial" w:hAnsi="Arial" w:cs="Arial"/>
          <w:sz w:val="22"/>
          <w:szCs w:val="22"/>
        </w:rPr>
        <w:t xml:space="preserve">, </w:t>
      </w:r>
      <w:r w:rsidR="004C012D" w:rsidRPr="00551854">
        <w:rPr>
          <w:rFonts w:ascii="Arial" w:hAnsi="Arial" w:cs="Arial"/>
          <w:sz w:val="22"/>
          <w:szCs w:val="22"/>
          <w:highlight w:val="lightGray"/>
        </w:rPr>
        <w:t>[</w:t>
      </w:r>
      <w:r w:rsidR="00002A2B" w:rsidRPr="00551854">
        <w:rPr>
          <w:rFonts w:ascii="Arial" w:hAnsi="Arial" w:cs="Arial"/>
          <w:sz w:val="22"/>
          <w:szCs w:val="22"/>
          <w:highlight w:val="lightGray"/>
        </w:rPr>
        <w:t>veikiančio</w:t>
      </w:r>
      <w:r w:rsidR="004C012D" w:rsidRPr="00551854">
        <w:rPr>
          <w:rFonts w:ascii="Arial" w:hAnsi="Arial" w:cs="Arial"/>
          <w:sz w:val="22"/>
          <w:szCs w:val="22"/>
          <w:highlight w:val="lightGray"/>
        </w:rPr>
        <w:t>/ veikiančios]</w:t>
      </w:r>
      <w:r w:rsidR="00002A2B" w:rsidRPr="00551854">
        <w:rPr>
          <w:rFonts w:ascii="Arial" w:hAnsi="Arial" w:cs="Arial"/>
          <w:sz w:val="22"/>
          <w:szCs w:val="22"/>
        </w:rPr>
        <w:t xml:space="preserve"> pagal </w:t>
      </w:r>
      <w:r w:rsidR="00551854" w:rsidRPr="00551854">
        <w:rPr>
          <w:rFonts w:ascii="Arial" w:hAnsi="Arial" w:cs="Arial"/>
          <w:sz w:val="22"/>
          <w:szCs w:val="22"/>
          <w:highlight w:val="lightGray"/>
        </w:rPr>
        <w:t>[teisinis atstovavimo pagrindas (pvz. įmonės įstatus</w:t>
      </w:r>
      <w:r w:rsidR="00551854">
        <w:rPr>
          <w:rFonts w:ascii="Arial" w:hAnsi="Arial" w:cs="Arial"/>
          <w:sz w:val="22"/>
          <w:szCs w:val="22"/>
          <w:highlight w:val="lightGray"/>
        </w:rPr>
        <w:t>)</w:t>
      </w:r>
      <w:r w:rsidR="00551854" w:rsidRPr="00551854">
        <w:rPr>
          <w:rFonts w:ascii="Arial" w:hAnsi="Arial" w:cs="Arial"/>
          <w:sz w:val="22"/>
          <w:szCs w:val="22"/>
          <w:highlight w:val="lightGray"/>
        </w:rPr>
        <w:t>]</w:t>
      </w:r>
      <w:r w:rsidR="00551854" w:rsidRPr="00551854">
        <w:rPr>
          <w:rFonts w:ascii="Arial" w:hAnsi="Arial" w:cs="Arial"/>
          <w:sz w:val="22"/>
          <w:szCs w:val="22"/>
        </w:rPr>
        <w:t>,</w:t>
      </w:r>
    </w:p>
    <w:p w14:paraId="05A07763" w14:textId="77777777" w:rsidR="00551854" w:rsidRDefault="00551854" w:rsidP="008D6452">
      <w:pPr>
        <w:spacing w:before="120" w:after="12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2236A4F" w14:textId="43D2B617" w:rsidR="00546C14" w:rsidRPr="003A7BBD" w:rsidRDefault="00546C14" w:rsidP="008D6452">
      <w:pPr>
        <w:spacing w:before="120" w:after="12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3A7BBD">
        <w:rPr>
          <w:rFonts w:ascii="Arial" w:eastAsia="Calibri" w:hAnsi="Arial" w:cs="Arial"/>
          <w:color w:val="000000" w:themeColor="text1"/>
          <w:sz w:val="22"/>
          <w:szCs w:val="22"/>
        </w:rPr>
        <w:t xml:space="preserve">toliau kartu vadinamos Šalimis ir kiekviena atskirai </w:t>
      </w:r>
      <w:r w:rsidR="00B76D05" w:rsidRPr="003A7BBD">
        <w:rPr>
          <w:rFonts w:ascii="Arial" w:eastAsia="Calibri" w:hAnsi="Arial" w:cs="Arial"/>
          <w:color w:val="000000" w:themeColor="text1"/>
          <w:sz w:val="22"/>
          <w:szCs w:val="22"/>
        </w:rPr>
        <w:t>–</w:t>
      </w:r>
      <w:r w:rsidRPr="003A7BBD">
        <w:rPr>
          <w:rFonts w:ascii="Arial" w:eastAsia="Calibri" w:hAnsi="Arial" w:cs="Arial"/>
          <w:color w:val="000000" w:themeColor="text1"/>
          <w:sz w:val="22"/>
          <w:szCs w:val="22"/>
        </w:rPr>
        <w:t xml:space="preserve"> Šalimi</w:t>
      </w:r>
      <w:r w:rsidR="00B76D05" w:rsidRPr="003A7BBD">
        <w:rPr>
          <w:rFonts w:ascii="Arial" w:eastAsia="Calibri" w:hAnsi="Arial" w:cs="Arial"/>
          <w:color w:val="000000" w:themeColor="text1"/>
          <w:sz w:val="22"/>
          <w:szCs w:val="22"/>
        </w:rPr>
        <w:t>,</w:t>
      </w:r>
    </w:p>
    <w:p w14:paraId="63B238C1" w14:textId="3EB1D869" w:rsidR="00546C14" w:rsidRPr="003A7BBD" w:rsidRDefault="00546C14" w:rsidP="006D0C43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3A7BBD">
        <w:rPr>
          <w:rFonts w:ascii="Arial" w:eastAsia="Calibri" w:hAnsi="Arial" w:cs="Arial"/>
          <w:color w:val="000000" w:themeColor="text1"/>
          <w:sz w:val="22"/>
          <w:szCs w:val="22"/>
        </w:rPr>
        <w:t>Atsižvelg</w:t>
      </w:r>
      <w:r w:rsidR="002C05EF" w:rsidRPr="003A7BBD">
        <w:rPr>
          <w:rFonts w:ascii="Arial" w:eastAsia="Calibri" w:hAnsi="Arial" w:cs="Arial"/>
          <w:color w:val="000000" w:themeColor="text1"/>
          <w:sz w:val="22"/>
          <w:szCs w:val="22"/>
        </w:rPr>
        <w:t>damos</w:t>
      </w:r>
      <w:r w:rsidRPr="003A7BBD">
        <w:rPr>
          <w:rFonts w:ascii="Arial" w:eastAsia="Calibri" w:hAnsi="Arial" w:cs="Arial"/>
          <w:color w:val="000000" w:themeColor="text1"/>
          <w:sz w:val="22"/>
          <w:szCs w:val="22"/>
        </w:rPr>
        <w:t xml:space="preserve"> į tai, kad:</w:t>
      </w:r>
    </w:p>
    <w:p w14:paraId="5E976001" w14:textId="69D461C0" w:rsidR="00576E0E" w:rsidRPr="003A7BBD" w:rsidRDefault="0004176C" w:rsidP="00AD3C74">
      <w:pPr>
        <w:pStyle w:val="ListParagraph"/>
        <w:numPr>
          <w:ilvl w:val="0"/>
          <w:numId w:val="21"/>
        </w:numPr>
        <w:spacing w:before="120"/>
        <w:ind w:hanging="29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A7BBD">
        <w:rPr>
          <w:rFonts w:ascii="Arial" w:hAnsi="Arial" w:cs="Arial"/>
          <w:color w:val="000000" w:themeColor="text1"/>
          <w:sz w:val="22"/>
          <w:szCs w:val="22"/>
          <w:highlight w:val="lightGray"/>
        </w:rPr>
        <w:t>[</w:t>
      </w:r>
      <w:r w:rsidR="000C1E6B" w:rsidRPr="003A7BBD">
        <w:rPr>
          <w:rFonts w:ascii="Arial" w:hAnsi="Arial" w:cs="Arial"/>
          <w:color w:val="000000" w:themeColor="text1"/>
          <w:sz w:val="22"/>
          <w:szCs w:val="22"/>
          <w:highlight w:val="lightGray"/>
        </w:rPr>
        <w:t>202x</w:t>
      </w:r>
      <w:r w:rsidR="004C012D" w:rsidRPr="003A7BBD">
        <w:rPr>
          <w:rFonts w:ascii="Arial" w:hAnsi="Arial" w:cs="Arial"/>
          <w:color w:val="000000" w:themeColor="text1"/>
          <w:sz w:val="22"/>
          <w:szCs w:val="22"/>
          <w:highlight w:val="lightGray"/>
        </w:rPr>
        <w:t xml:space="preserve"> m.</w:t>
      </w:r>
      <w:r w:rsidR="000C1E6B" w:rsidRPr="003A7BBD">
        <w:rPr>
          <w:rFonts w:ascii="Arial" w:hAnsi="Arial" w:cs="Arial"/>
          <w:color w:val="000000" w:themeColor="text1"/>
          <w:sz w:val="22"/>
          <w:szCs w:val="22"/>
          <w:highlight w:val="lightGray"/>
        </w:rPr>
        <w:t xml:space="preserve"> mė</w:t>
      </w:r>
      <w:r w:rsidR="004C012D" w:rsidRPr="003A7BBD">
        <w:rPr>
          <w:rFonts w:ascii="Arial" w:hAnsi="Arial" w:cs="Arial"/>
          <w:color w:val="000000" w:themeColor="text1"/>
          <w:sz w:val="22"/>
          <w:szCs w:val="22"/>
          <w:highlight w:val="lightGray"/>
        </w:rPr>
        <w:t>nuo</w:t>
      </w:r>
      <w:r w:rsidR="000C1E6B" w:rsidRPr="003A7BBD">
        <w:rPr>
          <w:rFonts w:ascii="Arial" w:hAnsi="Arial" w:cs="Arial"/>
          <w:color w:val="000000" w:themeColor="text1"/>
          <w:sz w:val="22"/>
          <w:szCs w:val="22"/>
          <w:highlight w:val="lightGray"/>
        </w:rPr>
        <w:t xml:space="preserve"> x d.]</w:t>
      </w:r>
      <w:r w:rsidR="00576E0E" w:rsidRPr="003A7BBD">
        <w:rPr>
          <w:rFonts w:ascii="Arial" w:hAnsi="Arial" w:cs="Arial"/>
          <w:color w:val="000000" w:themeColor="text1"/>
          <w:sz w:val="22"/>
          <w:szCs w:val="22"/>
        </w:rPr>
        <w:t xml:space="preserve"> Šalys sudarė </w:t>
      </w:r>
      <w:r w:rsidR="00CD3F93">
        <w:rPr>
          <w:rFonts w:ascii="Arial" w:hAnsi="Arial" w:cs="Arial"/>
          <w:color w:val="000000" w:themeColor="text1"/>
          <w:sz w:val="22"/>
          <w:szCs w:val="22"/>
        </w:rPr>
        <w:t xml:space="preserve">Elektros </w:t>
      </w:r>
      <w:r w:rsidR="006C794F">
        <w:rPr>
          <w:rFonts w:ascii="Arial" w:hAnsi="Arial" w:cs="Arial"/>
          <w:color w:val="000000" w:themeColor="text1"/>
          <w:sz w:val="22"/>
          <w:szCs w:val="22"/>
        </w:rPr>
        <w:t>įrenginių</w:t>
      </w:r>
      <w:r w:rsidR="00576E0E" w:rsidRPr="003A7BB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97A89" w:rsidRPr="003A7BBD">
        <w:rPr>
          <w:rFonts w:ascii="Arial" w:hAnsi="Arial" w:cs="Arial"/>
          <w:color w:val="000000" w:themeColor="text1"/>
          <w:sz w:val="22"/>
          <w:szCs w:val="22"/>
        </w:rPr>
        <w:t>prijungimo</w:t>
      </w:r>
      <w:r w:rsidR="00B7745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97A89" w:rsidRPr="003A7BBD">
        <w:rPr>
          <w:rFonts w:ascii="Arial" w:hAnsi="Arial" w:cs="Arial"/>
          <w:color w:val="000000" w:themeColor="text1"/>
          <w:sz w:val="22"/>
          <w:szCs w:val="22"/>
        </w:rPr>
        <w:t xml:space="preserve">/ </w:t>
      </w:r>
      <w:r w:rsidR="006C794F">
        <w:rPr>
          <w:rFonts w:ascii="Arial" w:hAnsi="Arial" w:cs="Arial"/>
          <w:color w:val="000000" w:themeColor="text1"/>
          <w:sz w:val="22"/>
          <w:szCs w:val="22"/>
        </w:rPr>
        <w:t xml:space="preserve">operatoriaus elektros tinklų </w:t>
      </w:r>
      <w:r w:rsidR="00E97A89" w:rsidRPr="003A7BBD">
        <w:rPr>
          <w:rFonts w:ascii="Arial" w:hAnsi="Arial" w:cs="Arial"/>
          <w:color w:val="000000" w:themeColor="text1"/>
          <w:sz w:val="22"/>
          <w:szCs w:val="22"/>
        </w:rPr>
        <w:t>rekonstravimo</w:t>
      </w:r>
      <w:r w:rsidR="00576E0E" w:rsidRPr="003A7BB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E45F4" w:rsidRPr="003A7BBD">
        <w:rPr>
          <w:rFonts w:ascii="Arial" w:hAnsi="Arial" w:cs="Arial"/>
          <w:color w:val="000000" w:themeColor="text1"/>
          <w:sz w:val="22"/>
          <w:szCs w:val="22"/>
        </w:rPr>
        <w:t>(</w:t>
      </w:r>
      <w:r w:rsidR="00576E0E" w:rsidRPr="003A7BBD">
        <w:rPr>
          <w:rFonts w:ascii="Arial" w:hAnsi="Arial" w:cs="Arial"/>
          <w:color w:val="000000" w:themeColor="text1"/>
          <w:sz w:val="22"/>
          <w:szCs w:val="22"/>
        </w:rPr>
        <w:t>perkėlimo</w:t>
      </w:r>
      <w:r w:rsidR="00EE45F4" w:rsidRPr="003A7BBD">
        <w:rPr>
          <w:rFonts w:ascii="Arial" w:hAnsi="Arial" w:cs="Arial"/>
          <w:color w:val="000000" w:themeColor="text1"/>
          <w:sz w:val="22"/>
          <w:szCs w:val="22"/>
        </w:rPr>
        <w:t>)</w:t>
      </w:r>
      <w:r w:rsidR="00576E0E" w:rsidRPr="003A7BBD">
        <w:rPr>
          <w:rFonts w:ascii="Arial" w:hAnsi="Arial" w:cs="Arial"/>
          <w:color w:val="000000" w:themeColor="text1"/>
          <w:sz w:val="22"/>
          <w:szCs w:val="22"/>
        </w:rPr>
        <w:t xml:space="preserve"> paslaugos sutartį </w:t>
      </w:r>
      <w:r w:rsidR="0065535E" w:rsidRPr="003A7BBD">
        <w:rPr>
          <w:rFonts w:ascii="Arial" w:hAnsi="Arial" w:cs="Arial"/>
          <w:color w:val="000000" w:themeColor="text1"/>
          <w:sz w:val="22"/>
          <w:szCs w:val="22"/>
        </w:rPr>
        <w:t xml:space="preserve">Nr. </w:t>
      </w:r>
      <w:r w:rsidR="000C1E6B" w:rsidRPr="003A7BBD">
        <w:rPr>
          <w:rFonts w:ascii="Arial" w:hAnsi="Arial" w:cs="Arial"/>
          <w:color w:val="000000" w:themeColor="text1"/>
          <w:sz w:val="22"/>
          <w:szCs w:val="22"/>
          <w:highlight w:val="lightGray"/>
        </w:rPr>
        <w:t>[</w:t>
      </w:r>
      <w:r w:rsidR="00817079" w:rsidRPr="003A7BBD">
        <w:rPr>
          <w:rFonts w:ascii="Arial" w:hAnsi="Arial" w:cs="Arial"/>
          <w:color w:val="000000" w:themeColor="text1"/>
          <w:sz w:val="22"/>
          <w:szCs w:val="22"/>
          <w:highlight w:val="lightGray"/>
        </w:rPr>
        <w:t>2xSUT-xx]</w:t>
      </w:r>
      <w:r w:rsidR="00817079" w:rsidRPr="003A7BB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76E0E" w:rsidRPr="003A7BBD">
        <w:rPr>
          <w:rFonts w:ascii="Arial" w:hAnsi="Arial" w:cs="Arial"/>
          <w:color w:val="000000" w:themeColor="text1"/>
          <w:sz w:val="22"/>
          <w:szCs w:val="22"/>
        </w:rPr>
        <w:t>(toliau –</w:t>
      </w:r>
      <w:r w:rsidR="009E053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C5CA4" w:rsidRPr="003A7BBD">
        <w:rPr>
          <w:rFonts w:ascii="Arial" w:hAnsi="Arial" w:cs="Arial"/>
          <w:color w:val="000000" w:themeColor="text1"/>
          <w:sz w:val="22"/>
          <w:szCs w:val="22"/>
        </w:rPr>
        <w:t>S</w:t>
      </w:r>
      <w:r w:rsidR="00576E0E" w:rsidRPr="003A7BBD">
        <w:rPr>
          <w:rFonts w:ascii="Arial" w:hAnsi="Arial" w:cs="Arial"/>
          <w:color w:val="000000" w:themeColor="text1"/>
          <w:sz w:val="22"/>
          <w:szCs w:val="22"/>
        </w:rPr>
        <w:t>utartis)</w:t>
      </w:r>
      <w:r w:rsidR="00A65517" w:rsidRPr="003A7BBD">
        <w:rPr>
          <w:rFonts w:ascii="Arial" w:hAnsi="Arial" w:cs="Arial"/>
          <w:color w:val="000000" w:themeColor="text1"/>
          <w:sz w:val="22"/>
          <w:szCs w:val="22"/>
        </w:rPr>
        <w:t xml:space="preserve"> (Investicinis projektas </w:t>
      </w:r>
      <w:r w:rsidR="00817079" w:rsidRPr="003A7BBD">
        <w:rPr>
          <w:rFonts w:ascii="Arial" w:hAnsi="Arial" w:cs="Arial"/>
          <w:color w:val="000000" w:themeColor="text1"/>
          <w:sz w:val="22"/>
          <w:szCs w:val="22"/>
        </w:rPr>
        <w:t>[</w:t>
      </w:r>
      <w:r w:rsidR="00A65517" w:rsidRPr="003A7BBD">
        <w:rPr>
          <w:rFonts w:ascii="Arial" w:hAnsi="Arial" w:cs="Arial"/>
          <w:color w:val="000000" w:themeColor="text1"/>
          <w:sz w:val="22"/>
          <w:szCs w:val="22"/>
          <w:highlight w:val="lightGray"/>
        </w:rPr>
        <w:t xml:space="preserve">Nr. </w:t>
      </w:r>
      <w:r w:rsidR="00817079" w:rsidRPr="003A7BBD">
        <w:rPr>
          <w:rFonts w:ascii="Arial" w:hAnsi="Arial" w:cs="Arial"/>
          <w:color w:val="000000" w:themeColor="text1"/>
          <w:sz w:val="22"/>
          <w:szCs w:val="22"/>
          <w:highlight w:val="lightGray"/>
        </w:rPr>
        <w:t>AAAAXXXXX</w:t>
      </w:r>
      <w:r w:rsidR="00817079" w:rsidRPr="003A7BBD">
        <w:rPr>
          <w:rFonts w:ascii="Arial" w:hAnsi="Arial" w:cs="Arial"/>
          <w:color w:val="000000" w:themeColor="text1"/>
          <w:sz w:val="22"/>
          <w:szCs w:val="22"/>
        </w:rPr>
        <w:t>]</w:t>
      </w:r>
      <w:r w:rsidR="00A65517" w:rsidRPr="003A7BBD">
        <w:rPr>
          <w:rFonts w:ascii="Arial" w:hAnsi="Arial" w:cs="Arial"/>
          <w:color w:val="000000" w:themeColor="text1"/>
          <w:sz w:val="22"/>
          <w:szCs w:val="22"/>
        </w:rPr>
        <w:t>);</w:t>
      </w:r>
    </w:p>
    <w:p w14:paraId="53D87226" w14:textId="36007869" w:rsidR="001171B0" w:rsidRPr="003A7BBD" w:rsidRDefault="00572498" w:rsidP="00AD3C74">
      <w:pPr>
        <w:pStyle w:val="ListParagraph"/>
        <w:numPr>
          <w:ilvl w:val="0"/>
          <w:numId w:val="21"/>
        </w:numPr>
        <w:spacing w:before="120"/>
        <w:ind w:hanging="29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A7BBD">
        <w:rPr>
          <w:rFonts w:ascii="Arial" w:hAnsi="Arial" w:cs="Arial"/>
          <w:color w:val="000000" w:themeColor="text1"/>
          <w:sz w:val="22"/>
          <w:szCs w:val="22"/>
          <w:highlight w:val="lightGray"/>
        </w:rPr>
        <w:t>[</w:t>
      </w:r>
      <w:r w:rsidR="004812AD" w:rsidRPr="003A7BBD">
        <w:rPr>
          <w:rFonts w:ascii="Arial" w:hAnsi="Arial" w:cs="Arial"/>
          <w:color w:val="000000" w:themeColor="text1"/>
          <w:sz w:val="22"/>
          <w:szCs w:val="22"/>
          <w:highlight w:val="lightGray"/>
        </w:rPr>
        <w:t>202</w:t>
      </w:r>
      <w:r w:rsidRPr="003A7BBD">
        <w:rPr>
          <w:rFonts w:ascii="Arial" w:hAnsi="Arial" w:cs="Arial"/>
          <w:color w:val="000000" w:themeColor="text1"/>
          <w:sz w:val="22"/>
          <w:szCs w:val="22"/>
          <w:highlight w:val="lightGray"/>
        </w:rPr>
        <w:t>x</w:t>
      </w:r>
      <w:r w:rsidR="004812AD" w:rsidRPr="003A7BBD">
        <w:rPr>
          <w:rFonts w:ascii="Arial" w:hAnsi="Arial" w:cs="Arial"/>
          <w:color w:val="000000" w:themeColor="text1"/>
          <w:sz w:val="22"/>
          <w:szCs w:val="22"/>
          <w:highlight w:val="lightGray"/>
        </w:rPr>
        <w:t xml:space="preserve"> m. </w:t>
      </w:r>
      <w:r w:rsidRPr="003A7BBD">
        <w:rPr>
          <w:rFonts w:ascii="Arial" w:hAnsi="Arial" w:cs="Arial"/>
          <w:color w:val="000000" w:themeColor="text1"/>
          <w:sz w:val="22"/>
          <w:szCs w:val="22"/>
          <w:highlight w:val="lightGray"/>
        </w:rPr>
        <w:t>mėn</w:t>
      </w:r>
      <w:r w:rsidR="004C012D" w:rsidRPr="003A7BBD">
        <w:rPr>
          <w:rFonts w:ascii="Arial" w:hAnsi="Arial" w:cs="Arial"/>
          <w:color w:val="000000" w:themeColor="text1"/>
          <w:sz w:val="22"/>
          <w:szCs w:val="22"/>
          <w:highlight w:val="lightGray"/>
        </w:rPr>
        <w:t>uo</w:t>
      </w:r>
      <w:r w:rsidR="00B26347" w:rsidRPr="003A7BBD">
        <w:rPr>
          <w:rFonts w:ascii="Arial" w:hAnsi="Arial" w:cs="Arial"/>
          <w:color w:val="000000" w:themeColor="text1"/>
          <w:sz w:val="22"/>
          <w:szCs w:val="22"/>
          <w:highlight w:val="lightGray"/>
        </w:rPr>
        <w:t xml:space="preserve"> </w:t>
      </w:r>
      <w:r w:rsidRPr="003A7BBD">
        <w:rPr>
          <w:rFonts w:ascii="Arial" w:hAnsi="Arial" w:cs="Arial"/>
          <w:color w:val="000000" w:themeColor="text1"/>
          <w:sz w:val="22"/>
          <w:szCs w:val="22"/>
          <w:highlight w:val="lightGray"/>
        </w:rPr>
        <w:t>xx</w:t>
      </w:r>
      <w:r w:rsidR="00BA1FCB" w:rsidRPr="003A7BBD">
        <w:rPr>
          <w:rFonts w:ascii="Arial" w:hAnsi="Arial" w:cs="Arial"/>
          <w:color w:val="000000" w:themeColor="text1"/>
          <w:sz w:val="22"/>
          <w:szCs w:val="22"/>
          <w:highlight w:val="lightGray"/>
        </w:rPr>
        <w:t xml:space="preserve"> d</w:t>
      </w:r>
      <w:r w:rsidR="00C52C38" w:rsidRPr="003A7BBD">
        <w:rPr>
          <w:rFonts w:ascii="Arial" w:hAnsi="Arial" w:cs="Arial"/>
          <w:color w:val="000000" w:themeColor="text1"/>
          <w:sz w:val="22"/>
          <w:szCs w:val="22"/>
        </w:rPr>
        <w:t>]</w:t>
      </w:r>
      <w:r w:rsidRPr="003A7BB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01F00" w:rsidRPr="003A7BBD">
        <w:rPr>
          <w:rFonts w:ascii="Arial" w:hAnsi="Arial" w:cs="Arial"/>
          <w:color w:val="000000" w:themeColor="text1"/>
          <w:sz w:val="22"/>
          <w:szCs w:val="22"/>
        </w:rPr>
        <w:t xml:space="preserve">užbaigti </w:t>
      </w:r>
      <w:r w:rsidR="00095BF0" w:rsidRPr="003A7BBD">
        <w:rPr>
          <w:rFonts w:ascii="Arial" w:hAnsi="Arial" w:cs="Arial"/>
          <w:color w:val="000000" w:themeColor="text1"/>
          <w:sz w:val="22"/>
          <w:szCs w:val="22"/>
        </w:rPr>
        <w:t>D</w:t>
      </w:r>
      <w:r w:rsidR="00901F00" w:rsidRPr="003A7BBD">
        <w:rPr>
          <w:rFonts w:ascii="Arial" w:hAnsi="Arial" w:cs="Arial"/>
          <w:color w:val="000000" w:themeColor="text1"/>
          <w:sz w:val="22"/>
          <w:szCs w:val="22"/>
        </w:rPr>
        <w:t>arbai</w:t>
      </w:r>
      <w:r w:rsidR="000C5F8D" w:rsidRPr="003A7BBD">
        <w:rPr>
          <w:rFonts w:ascii="Arial" w:hAnsi="Arial" w:cs="Arial"/>
          <w:color w:val="000000" w:themeColor="text1"/>
          <w:sz w:val="22"/>
          <w:szCs w:val="22"/>
        </w:rPr>
        <w:t xml:space="preserve">, kurių užbaigimą patvirtina </w:t>
      </w:r>
      <w:r w:rsidR="000C5F8D" w:rsidRPr="009E053E">
        <w:rPr>
          <w:rFonts w:ascii="Arial" w:hAnsi="Arial" w:cs="Arial"/>
          <w:color w:val="000000" w:themeColor="text1"/>
          <w:sz w:val="22"/>
          <w:szCs w:val="22"/>
          <w:highlight w:val="lightGray"/>
        </w:rPr>
        <w:t>[</w:t>
      </w:r>
      <w:r w:rsidR="00095BF0" w:rsidRPr="009E053E">
        <w:rPr>
          <w:rFonts w:ascii="Arial" w:hAnsi="Arial" w:cs="Arial"/>
          <w:color w:val="000000" w:themeColor="text1"/>
          <w:sz w:val="22"/>
          <w:szCs w:val="22"/>
          <w:highlight w:val="lightGray"/>
        </w:rPr>
        <w:t>dokumento pavadinimas</w:t>
      </w:r>
      <w:r w:rsidR="009E053E">
        <w:rPr>
          <w:rFonts w:ascii="Arial" w:hAnsi="Arial" w:cs="Arial"/>
          <w:color w:val="000000" w:themeColor="text1"/>
          <w:sz w:val="22"/>
          <w:szCs w:val="22"/>
          <w:highlight w:val="lightGray"/>
        </w:rPr>
        <w:t xml:space="preserve"> (</w:t>
      </w:r>
      <w:proofErr w:type="spellStart"/>
      <w:r w:rsidR="009E053E">
        <w:rPr>
          <w:rFonts w:ascii="Arial" w:hAnsi="Arial" w:cs="Arial"/>
          <w:color w:val="000000" w:themeColor="text1"/>
          <w:sz w:val="22"/>
          <w:szCs w:val="22"/>
          <w:highlight w:val="lightGray"/>
        </w:rPr>
        <w:t>pzv</w:t>
      </w:r>
      <w:proofErr w:type="spellEnd"/>
      <w:r w:rsidR="009E053E">
        <w:rPr>
          <w:rFonts w:ascii="Arial" w:hAnsi="Arial" w:cs="Arial"/>
          <w:color w:val="000000" w:themeColor="text1"/>
          <w:sz w:val="22"/>
          <w:szCs w:val="22"/>
          <w:highlight w:val="lightGray"/>
        </w:rPr>
        <w:t>. Statybos užbaigimo aktas</w:t>
      </w:r>
      <w:r w:rsidR="00F918AC">
        <w:rPr>
          <w:rFonts w:ascii="Arial" w:hAnsi="Arial" w:cs="Arial"/>
          <w:color w:val="000000" w:themeColor="text1"/>
          <w:sz w:val="22"/>
          <w:szCs w:val="22"/>
          <w:highlight w:val="lightGray"/>
        </w:rPr>
        <w:t xml:space="preserve"> </w:t>
      </w:r>
      <w:r w:rsidR="009E053E">
        <w:rPr>
          <w:rFonts w:ascii="Arial" w:hAnsi="Arial" w:cs="Arial"/>
          <w:color w:val="000000" w:themeColor="text1"/>
          <w:sz w:val="22"/>
          <w:szCs w:val="22"/>
          <w:highlight w:val="lightGray"/>
        </w:rPr>
        <w:t>/ Statybos užbaigimo deklaracija/ Pažyma apie statybos užbaigimą/ Kita)</w:t>
      </w:r>
      <w:r w:rsidR="00095BF0" w:rsidRPr="009E053E">
        <w:rPr>
          <w:rFonts w:ascii="Arial" w:hAnsi="Arial" w:cs="Arial"/>
          <w:color w:val="000000" w:themeColor="text1"/>
          <w:sz w:val="22"/>
          <w:szCs w:val="22"/>
          <w:highlight w:val="lightGray"/>
        </w:rPr>
        <w:t xml:space="preserve"> ir Nr.</w:t>
      </w:r>
      <w:r w:rsidR="009E053E">
        <w:rPr>
          <w:rFonts w:ascii="Arial" w:hAnsi="Arial" w:cs="Arial"/>
          <w:color w:val="000000" w:themeColor="text1"/>
          <w:sz w:val="22"/>
          <w:szCs w:val="22"/>
          <w:highlight w:val="lightGray"/>
        </w:rPr>
        <w:t xml:space="preserve"> xx</w:t>
      </w:r>
      <w:r w:rsidR="00095BF0" w:rsidRPr="009E053E">
        <w:rPr>
          <w:rFonts w:ascii="Arial" w:hAnsi="Arial" w:cs="Arial"/>
          <w:color w:val="000000" w:themeColor="text1"/>
          <w:sz w:val="22"/>
          <w:szCs w:val="22"/>
          <w:highlight w:val="lightGray"/>
        </w:rPr>
        <w:t>]</w:t>
      </w:r>
      <w:r w:rsidR="00551854">
        <w:rPr>
          <w:rFonts w:ascii="Arial" w:hAnsi="Arial" w:cs="Arial"/>
          <w:color w:val="000000" w:themeColor="text1"/>
          <w:sz w:val="22"/>
          <w:szCs w:val="22"/>
        </w:rPr>
        <w:t>,</w:t>
      </w:r>
    </w:p>
    <w:p w14:paraId="31A00920" w14:textId="101584C6" w:rsidR="00012049" w:rsidRPr="003A7BBD" w:rsidRDefault="00815CC0" w:rsidP="006D0C43">
      <w:pPr>
        <w:spacing w:before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A7BBD">
        <w:rPr>
          <w:rFonts w:ascii="Arial" w:hAnsi="Arial" w:cs="Arial"/>
          <w:color w:val="000000" w:themeColor="text1"/>
          <w:sz w:val="22"/>
          <w:szCs w:val="22"/>
        </w:rPr>
        <w:t xml:space="preserve">Šalys sudaro šį </w:t>
      </w:r>
      <w:r w:rsidR="000D60B9" w:rsidRPr="003A7BBD">
        <w:rPr>
          <w:rFonts w:ascii="Arial" w:hAnsi="Arial" w:cs="Arial"/>
          <w:color w:val="000000" w:themeColor="text1"/>
          <w:sz w:val="22"/>
          <w:szCs w:val="22"/>
        </w:rPr>
        <w:t>E</w:t>
      </w:r>
      <w:r w:rsidR="00C1714F" w:rsidRPr="003A7BBD">
        <w:rPr>
          <w:rFonts w:ascii="Arial" w:hAnsi="Arial" w:cs="Arial"/>
          <w:sz w:val="22"/>
          <w:szCs w:val="22"/>
        </w:rPr>
        <w:t xml:space="preserve">lektros </w:t>
      </w:r>
      <w:r w:rsidR="00F35AD3" w:rsidRPr="003A7BBD">
        <w:rPr>
          <w:rFonts w:ascii="Arial" w:hAnsi="Arial" w:cs="Arial"/>
          <w:sz w:val="22"/>
          <w:szCs w:val="22"/>
        </w:rPr>
        <w:t>tinklų</w:t>
      </w:r>
      <w:r w:rsidR="00C1714F" w:rsidRPr="003A7BBD">
        <w:rPr>
          <w:rFonts w:ascii="Arial" w:hAnsi="Arial" w:cs="Arial"/>
          <w:sz w:val="22"/>
          <w:szCs w:val="22"/>
        </w:rPr>
        <w:t xml:space="preserve"> </w:t>
      </w:r>
      <w:r w:rsidR="00576E0E" w:rsidRPr="003A7BBD">
        <w:rPr>
          <w:rFonts w:ascii="Arial" w:hAnsi="Arial" w:cs="Arial"/>
          <w:sz w:val="22"/>
          <w:szCs w:val="22"/>
        </w:rPr>
        <w:t>perdavimo</w:t>
      </w:r>
      <w:r w:rsidR="009E053E">
        <w:rPr>
          <w:rFonts w:ascii="Arial" w:hAnsi="Arial" w:cs="Arial"/>
          <w:sz w:val="22"/>
          <w:szCs w:val="22"/>
        </w:rPr>
        <w:t xml:space="preserve"> </w:t>
      </w:r>
      <w:r w:rsidR="009E053E" w:rsidRPr="003A7BBD">
        <w:rPr>
          <w:rFonts w:ascii="Arial" w:hAnsi="Arial" w:cs="Arial"/>
          <w:color w:val="000000" w:themeColor="text1"/>
          <w:sz w:val="22"/>
          <w:szCs w:val="22"/>
        </w:rPr>
        <w:t>–</w:t>
      </w:r>
      <w:r w:rsidR="009E053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76E0E" w:rsidRPr="003A7BBD">
        <w:rPr>
          <w:rFonts w:ascii="Arial" w:hAnsi="Arial" w:cs="Arial"/>
          <w:sz w:val="22"/>
          <w:szCs w:val="22"/>
        </w:rPr>
        <w:t>priėmimo</w:t>
      </w:r>
      <w:r w:rsidR="001F4ED3" w:rsidRPr="003A7BBD">
        <w:rPr>
          <w:rFonts w:ascii="Arial" w:hAnsi="Arial" w:cs="Arial"/>
          <w:color w:val="000000" w:themeColor="text1"/>
          <w:sz w:val="22"/>
          <w:szCs w:val="22"/>
        </w:rPr>
        <w:t xml:space="preserve"> aktą</w:t>
      </w:r>
      <w:r w:rsidR="002C05EF" w:rsidRPr="003A7BBD">
        <w:rPr>
          <w:rFonts w:ascii="Arial" w:hAnsi="Arial" w:cs="Arial"/>
          <w:color w:val="000000" w:themeColor="text1"/>
          <w:sz w:val="22"/>
          <w:szCs w:val="22"/>
        </w:rPr>
        <w:t xml:space="preserve"> (toliau – Aktas)</w:t>
      </w:r>
      <w:r w:rsidR="00012049" w:rsidRPr="003A7BBD">
        <w:rPr>
          <w:rFonts w:ascii="Arial" w:hAnsi="Arial" w:cs="Arial"/>
          <w:color w:val="000000" w:themeColor="text1"/>
          <w:sz w:val="22"/>
          <w:szCs w:val="22"/>
        </w:rPr>
        <w:t>, kuriuo:</w:t>
      </w:r>
    </w:p>
    <w:p w14:paraId="7DDEE353" w14:textId="190C3C50" w:rsidR="00FF4D37" w:rsidRPr="003A7BBD" w:rsidRDefault="00FF4D37" w:rsidP="00FF4D37">
      <w:pPr>
        <w:pStyle w:val="ListParagraph"/>
        <w:numPr>
          <w:ilvl w:val="0"/>
          <w:numId w:val="30"/>
        </w:numPr>
        <w:spacing w:before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A7BBD">
        <w:rPr>
          <w:rFonts w:ascii="Arial" w:hAnsi="Arial" w:cs="Arial"/>
          <w:color w:val="000000" w:themeColor="text1"/>
          <w:sz w:val="22"/>
          <w:szCs w:val="22"/>
        </w:rPr>
        <w:t>Klientas patvirtina, kad šio Elektros tinklų perdavimo – priėmimo akto sudarymo metu juo perduodami Elektros tinklai jam priklauso nuosavybės teise ir yra tinkami naudoti pagal paskirtį bei atitinka Projekte bei teisės aktuose nustatytus reikalavimus bei parametrus</w:t>
      </w:r>
      <w:r w:rsidR="00BD2A0A" w:rsidRPr="003A7BBD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12505AD6" w14:textId="77777777" w:rsidR="00BD2A0A" w:rsidRPr="003A7BBD" w:rsidRDefault="00FF4D37" w:rsidP="00BD2A0A">
      <w:pPr>
        <w:pStyle w:val="ListParagraph"/>
        <w:numPr>
          <w:ilvl w:val="0"/>
          <w:numId w:val="30"/>
        </w:numPr>
        <w:spacing w:before="120"/>
        <w:ind w:hanging="29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A7BBD">
        <w:rPr>
          <w:rFonts w:ascii="Arial" w:hAnsi="Arial" w:cs="Arial"/>
          <w:color w:val="000000" w:themeColor="text1"/>
          <w:sz w:val="22"/>
          <w:szCs w:val="22"/>
        </w:rPr>
        <w:t>Rangovas patvirtina, kad jis neturi pretenzijų Operatoriui ir Klientui dėl jo įrengtų Elektros tinklų perdavimo Operatoriui</w:t>
      </w:r>
      <w:r w:rsidR="00BD2A0A" w:rsidRPr="003A7BBD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531980F3" w14:textId="70163803" w:rsidR="00111D9E" w:rsidRPr="003A7BBD" w:rsidRDefault="00A90B44" w:rsidP="00111D9E">
      <w:pPr>
        <w:pStyle w:val="ListParagraph"/>
        <w:numPr>
          <w:ilvl w:val="0"/>
          <w:numId w:val="30"/>
        </w:numPr>
        <w:spacing w:before="120"/>
        <w:ind w:hanging="29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A7BBD">
        <w:rPr>
          <w:rFonts w:ascii="Arial" w:hAnsi="Arial" w:cs="Arial"/>
          <w:color w:val="000000" w:themeColor="text1"/>
          <w:sz w:val="22"/>
          <w:szCs w:val="22"/>
        </w:rPr>
        <w:t xml:space="preserve">Šalys </w:t>
      </w:r>
      <w:r w:rsidR="006D191E" w:rsidRPr="003A7BBD">
        <w:rPr>
          <w:rFonts w:ascii="Arial" w:hAnsi="Arial" w:cs="Arial"/>
          <w:color w:val="000000" w:themeColor="text1"/>
          <w:sz w:val="22"/>
          <w:szCs w:val="22"/>
        </w:rPr>
        <w:t xml:space="preserve">patvirtina, kad  </w:t>
      </w:r>
      <w:r w:rsidR="002F2CC7" w:rsidRPr="003A7BBD">
        <w:rPr>
          <w:rFonts w:ascii="Arial" w:hAnsi="Arial" w:cs="Arial"/>
          <w:color w:val="000000" w:themeColor="text1"/>
          <w:sz w:val="22"/>
          <w:szCs w:val="22"/>
        </w:rPr>
        <w:t xml:space="preserve">pasirašius šį </w:t>
      </w:r>
      <w:r w:rsidR="006D191E" w:rsidRPr="003A7BBD">
        <w:rPr>
          <w:rFonts w:ascii="Arial" w:hAnsi="Arial" w:cs="Arial"/>
          <w:color w:val="000000" w:themeColor="text1"/>
          <w:sz w:val="22"/>
          <w:szCs w:val="22"/>
        </w:rPr>
        <w:t>Akt</w:t>
      </w:r>
      <w:r w:rsidR="002F2CC7" w:rsidRPr="003A7BBD">
        <w:rPr>
          <w:rFonts w:ascii="Arial" w:hAnsi="Arial" w:cs="Arial"/>
          <w:color w:val="000000" w:themeColor="text1"/>
          <w:sz w:val="22"/>
          <w:szCs w:val="22"/>
        </w:rPr>
        <w:t>ą, paslauga</w:t>
      </w:r>
      <w:r w:rsidR="006D191E" w:rsidRPr="003A7BBD">
        <w:rPr>
          <w:rFonts w:ascii="Arial" w:hAnsi="Arial" w:cs="Arial"/>
          <w:color w:val="000000" w:themeColor="text1"/>
          <w:sz w:val="22"/>
          <w:szCs w:val="22"/>
        </w:rPr>
        <w:t xml:space="preserve"> laikoma</w:t>
      </w:r>
      <w:r w:rsidR="002F2CC7" w:rsidRPr="003A7BBD">
        <w:rPr>
          <w:rFonts w:ascii="Arial" w:hAnsi="Arial" w:cs="Arial"/>
          <w:color w:val="000000" w:themeColor="text1"/>
          <w:sz w:val="22"/>
          <w:szCs w:val="22"/>
        </w:rPr>
        <w:t xml:space="preserve"> suteikta</w:t>
      </w:r>
      <w:r w:rsidR="006D191E" w:rsidRPr="003A7BBD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24B1EF7B" w14:textId="6DCA2528" w:rsidR="00E05E9C" w:rsidRPr="003A7BBD" w:rsidRDefault="00E05E9C" w:rsidP="00111D9E">
      <w:pPr>
        <w:pStyle w:val="ListParagraph"/>
        <w:numPr>
          <w:ilvl w:val="0"/>
          <w:numId w:val="30"/>
        </w:numPr>
        <w:spacing w:before="120"/>
        <w:ind w:hanging="29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A7BBD">
        <w:rPr>
          <w:rFonts w:ascii="Arial" w:hAnsi="Arial" w:cs="Arial"/>
          <w:color w:val="000000" w:themeColor="text1"/>
          <w:sz w:val="22"/>
          <w:szCs w:val="22"/>
        </w:rPr>
        <w:t>Šalys patvirtina, kad:</w:t>
      </w:r>
    </w:p>
    <w:p w14:paraId="726D2455" w14:textId="40373802" w:rsidR="005E46A3" w:rsidRPr="003A7BBD" w:rsidRDefault="00991914" w:rsidP="004C012D">
      <w:pPr>
        <w:pStyle w:val="ListParagraph"/>
        <w:numPr>
          <w:ilvl w:val="1"/>
          <w:numId w:val="30"/>
        </w:numPr>
        <w:spacing w:before="120"/>
        <w:ind w:left="709" w:firstLine="11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A7BBD">
        <w:rPr>
          <w:rFonts w:ascii="Arial" w:hAnsi="Arial" w:cs="Arial"/>
          <w:b/>
          <w:bCs/>
          <w:i/>
          <w:iCs/>
          <w:sz w:val="22"/>
          <w:szCs w:val="22"/>
        </w:rPr>
        <w:t>Operatoriaus</w:t>
      </w:r>
      <w:r w:rsidR="0033409E" w:rsidRPr="003A7BBD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33409E" w:rsidRPr="003A7BBD">
        <w:rPr>
          <w:rFonts w:ascii="Arial" w:hAnsi="Arial" w:cs="Arial"/>
          <w:sz w:val="22"/>
          <w:szCs w:val="22"/>
        </w:rPr>
        <w:t xml:space="preserve">patirtos </w:t>
      </w:r>
      <w:r w:rsidR="0033409E" w:rsidRPr="009E053E">
        <w:rPr>
          <w:rFonts w:ascii="Arial" w:hAnsi="Arial" w:cs="Arial"/>
          <w:sz w:val="22"/>
          <w:szCs w:val="22"/>
        </w:rPr>
        <w:t xml:space="preserve">faktinės </w:t>
      </w:r>
      <w:r w:rsidR="00E05E9C" w:rsidRPr="009E053E">
        <w:rPr>
          <w:rFonts w:ascii="Arial" w:hAnsi="Arial" w:cs="Arial"/>
          <w:sz w:val="22"/>
          <w:szCs w:val="22"/>
        </w:rPr>
        <w:t>išlaidos, tiesiogiai susijusios su Paslauga,</w:t>
      </w:r>
      <w:r w:rsidR="0033409E" w:rsidRPr="009E053E">
        <w:rPr>
          <w:rFonts w:ascii="Arial" w:hAnsi="Arial" w:cs="Arial"/>
          <w:sz w:val="22"/>
          <w:szCs w:val="22"/>
        </w:rPr>
        <w:t xml:space="preserve"> </w:t>
      </w:r>
      <w:r w:rsidR="00E05E9C" w:rsidRPr="009E053E">
        <w:rPr>
          <w:rFonts w:ascii="Arial" w:hAnsi="Arial" w:cs="Arial"/>
          <w:sz w:val="22"/>
          <w:szCs w:val="22"/>
        </w:rPr>
        <w:t>yra</w:t>
      </w:r>
      <w:r w:rsidR="0033409E" w:rsidRPr="009E053E">
        <w:rPr>
          <w:rFonts w:ascii="Arial" w:hAnsi="Arial" w:cs="Arial"/>
          <w:sz w:val="22"/>
          <w:szCs w:val="22"/>
        </w:rPr>
        <w:t xml:space="preserve"> </w:t>
      </w:r>
      <w:r w:rsidR="003A72A3" w:rsidRPr="009E053E">
        <w:rPr>
          <w:rFonts w:ascii="Arial" w:hAnsi="Arial" w:cs="Arial"/>
          <w:i/>
          <w:iCs/>
          <w:sz w:val="22"/>
          <w:szCs w:val="22"/>
          <w:highlight w:val="lightGray"/>
        </w:rPr>
        <w:t>[xx]</w:t>
      </w:r>
      <w:r w:rsidR="006D191E" w:rsidRPr="009E053E">
        <w:rPr>
          <w:rFonts w:ascii="Arial" w:hAnsi="Arial" w:cs="Arial"/>
          <w:i/>
          <w:iCs/>
          <w:sz w:val="22"/>
          <w:szCs w:val="22"/>
        </w:rPr>
        <w:t xml:space="preserve"> Eur</w:t>
      </w:r>
      <w:r w:rsidR="006D191E" w:rsidRPr="009E053E">
        <w:rPr>
          <w:rFonts w:ascii="Arial" w:hAnsi="Arial" w:cs="Arial"/>
          <w:sz w:val="22"/>
          <w:szCs w:val="22"/>
        </w:rPr>
        <w:t xml:space="preserve"> (</w:t>
      </w:r>
      <w:r w:rsidR="003A72A3" w:rsidRPr="009E053E">
        <w:rPr>
          <w:rFonts w:ascii="Arial" w:hAnsi="Arial" w:cs="Arial"/>
          <w:sz w:val="22"/>
          <w:szCs w:val="22"/>
          <w:highlight w:val="lightGray"/>
        </w:rPr>
        <w:t>[įrašyti sumą žodžiais]</w:t>
      </w:r>
      <w:r w:rsidR="003A72A3" w:rsidRPr="009E053E">
        <w:rPr>
          <w:rFonts w:ascii="Arial" w:hAnsi="Arial" w:cs="Arial"/>
          <w:sz w:val="22"/>
          <w:szCs w:val="22"/>
        </w:rPr>
        <w:t xml:space="preserve"> </w:t>
      </w:r>
      <w:r w:rsidR="006D191E" w:rsidRPr="009E053E">
        <w:rPr>
          <w:rFonts w:ascii="Arial" w:hAnsi="Arial" w:cs="Arial"/>
          <w:sz w:val="22"/>
          <w:szCs w:val="22"/>
        </w:rPr>
        <w:t xml:space="preserve">Eur, </w:t>
      </w:r>
      <w:r w:rsidR="003A72A3" w:rsidRPr="009E053E">
        <w:rPr>
          <w:rFonts w:ascii="Arial" w:hAnsi="Arial" w:cs="Arial"/>
          <w:sz w:val="22"/>
          <w:szCs w:val="22"/>
          <w:highlight w:val="lightGray"/>
        </w:rPr>
        <w:t>xx</w:t>
      </w:r>
      <w:r w:rsidR="00334D6C" w:rsidRPr="009E053E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6D191E" w:rsidRPr="009E053E">
        <w:rPr>
          <w:rFonts w:ascii="Arial" w:hAnsi="Arial" w:cs="Arial"/>
          <w:sz w:val="22"/>
          <w:szCs w:val="22"/>
          <w:highlight w:val="lightGray"/>
        </w:rPr>
        <w:t>ct</w:t>
      </w:r>
      <w:r w:rsidR="006D191E" w:rsidRPr="009E053E">
        <w:rPr>
          <w:rFonts w:ascii="Arial" w:hAnsi="Arial" w:cs="Arial"/>
          <w:sz w:val="22"/>
          <w:szCs w:val="22"/>
        </w:rPr>
        <w:t xml:space="preserve">) </w:t>
      </w:r>
      <w:r w:rsidR="006D191E" w:rsidRPr="009E053E">
        <w:rPr>
          <w:rFonts w:ascii="Arial" w:hAnsi="Arial" w:cs="Arial"/>
          <w:i/>
          <w:iCs/>
          <w:sz w:val="22"/>
          <w:szCs w:val="22"/>
        </w:rPr>
        <w:t>be PVM</w:t>
      </w:r>
      <w:r w:rsidR="004B17A5" w:rsidRPr="009E053E">
        <w:rPr>
          <w:rFonts w:ascii="Arial" w:hAnsi="Arial" w:cs="Arial"/>
          <w:i/>
          <w:iCs/>
          <w:sz w:val="22"/>
          <w:szCs w:val="22"/>
          <w:vertAlign w:val="superscript"/>
        </w:rPr>
        <w:t>1</w:t>
      </w:r>
      <w:r w:rsidR="00E23F19" w:rsidRPr="009E053E">
        <w:rPr>
          <w:rFonts w:ascii="Arial" w:hAnsi="Arial" w:cs="Arial"/>
          <w:i/>
          <w:iCs/>
          <w:sz w:val="22"/>
          <w:szCs w:val="22"/>
        </w:rPr>
        <w:t>*</w:t>
      </w:r>
      <w:r w:rsidR="005E46A3" w:rsidRPr="009E053E">
        <w:rPr>
          <w:rFonts w:ascii="Arial" w:hAnsi="Arial" w:cs="Arial"/>
          <w:i/>
          <w:iCs/>
          <w:sz w:val="22"/>
          <w:szCs w:val="22"/>
        </w:rPr>
        <w:t>:</w:t>
      </w:r>
    </w:p>
    <w:p w14:paraId="14C8CAB8" w14:textId="5C11FD59" w:rsidR="005E46A3" w:rsidRPr="003A7BBD" w:rsidRDefault="005E46A3" w:rsidP="005E46A3">
      <w:pPr>
        <w:pStyle w:val="ListParagraph"/>
        <w:spacing w:before="120"/>
        <w:ind w:left="144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3A7BBD">
        <w:rPr>
          <w:rFonts w:ascii="Arial" w:hAnsi="Arial" w:cs="Arial"/>
          <w:i/>
          <w:iCs/>
          <w:sz w:val="22"/>
          <w:szCs w:val="22"/>
        </w:rPr>
        <w:t>a)</w:t>
      </w:r>
      <w:r w:rsidRPr="003A7BBD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2345A4" w:rsidRPr="009E053E">
        <w:rPr>
          <w:rFonts w:ascii="Arial" w:hAnsi="Arial" w:cs="Arial"/>
          <w:i/>
          <w:iCs/>
          <w:sz w:val="22"/>
          <w:szCs w:val="22"/>
        </w:rPr>
        <w:t>Darbo užmokesčio</w:t>
      </w:r>
      <w:r w:rsidR="00DF5B7B" w:rsidRPr="009E053E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DF5B7B" w:rsidRPr="009E053E">
        <w:rPr>
          <w:rFonts w:ascii="Arial" w:hAnsi="Arial" w:cs="Arial"/>
          <w:i/>
          <w:iCs/>
          <w:sz w:val="22"/>
          <w:szCs w:val="22"/>
        </w:rPr>
        <w:t>kaina</w:t>
      </w:r>
      <w:r w:rsidR="00DF5B7B" w:rsidRPr="003A7BBD">
        <w:rPr>
          <w:rFonts w:ascii="Arial" w:hAnsi="Arial" w:cs="Arial"/>
          <w:sz w:val="22"/>
          <w:szCs w:val="22"/>
        </w:rPr>
        <w:t xml:space="preserve"> </w:t>
      </w:r>
      <w:r w:rsidR="00DF5B7B" w:rsidRPr="003A7BBD">
        <w:rPr>
          <w:rFonts w:ascii="Arial" w:hAnsi="Arial" w:cs="Arial"/>
          <w:sz w:val="22"/>
          <w:szCs w:val="22"/>
          <w:highlight w:val="lightGray"/>
        </w:rPr>
        <w:t>[xx]</w:t>
      </w:r>
      <w:r w:rsidR="00DF5B7B" w:rsidRPr="003A7BBD">
        <w:rPr>
          <w:rFonts w:ascii="Arial" w:hAnsi="Arial" w:cs="Arial"/>
          <w:sz w:val="22"/>
          <w:szCs w:val="22"/>
        </w:rPr>
        <w:t xml:space="preserve"> Eur (</w:t>
      </w:r>
      <w:r w:rsidR="00DF5B7B" w:rsidRPr="003A7BBD">
        <w:rPr>
          <w:rFonts w:ascii="Arial" w:hAnsi="Arial" w:cs="Arial"/>
          <w:sz w:val="22"/>
          <w:szCs w:val="22"/>
          <w:highlight w:val="lightGray"/>
        </w:rPr>
        <w:t>[įrašyti sumą žodžiais]</w:t>
      </w:r>
      <w:r w:rsidR="00DF5B7B" w:rsidRPr="003A7BBD">
        <w:rPr>
          <w:rFonts w:ascii="Arial" w:hAnsi="Arial" w:cs="Arial"/>
          <w:sz w:val="22"/>
          <w:szCs w:val="22"/>
        </w:rPr>
        <w:t xml:space="preserve"> Eur, </w:t>
      </w:r>
      <w:r w:rsidR="00DF5B7B" w:rsidRPr="003A7BBD">
        <w:rPr>
          <w:rFonts w:ascii="Arial" w:hAnsi="Arial" w:cs="Arial"/>
          <w:sz w:val="22"/>
          <w:szCs w:val="22"/>
          <w:highlight w:val="lightGray"/>
        </w:rPr>
        <w:t>xx</w:t>
      </w:r>
      <w:r w:rsidR="00DF5B7B" w:rsidRPr="003A7BBD">
        <w:rPr>
          <w:rFonts w:ascii="Arial" w:hAnsi="Arial" w:cs="Arial"/>
          <w:sz w:val="22"/>
          <w:szCs w:val="22"/>
        </w:rPr>
        <w:t xml:space="preserve"> ct) be PVM</w:t>
      </w:r>
      <w:r w:rsidR="002345A4" w:rsidRPr="003A7BBD">
        <w:rPr>
          <w:rFonts w:ascii="Arial" w:hAnsi="Arial" w:cs="Arial"/>
          <w:sz w:val="22"/>
          <w:szCs w:val="22"/>
        </w:rPr>
        <w:t>;</w:t>
      </w:r>
    </w:p>
    <w:p w14:paraId="43E56A84" w14:textId="31F721AC" w:rsidR="00E05E9C" w:rsidRPr="003A7BBD" w:rsidRDefault="005E46A3" w:rsidP="005E46A3">
      <w:pPr>
        <w:pStyle w:val="ListParagraph"/>
        <w:spacing w:before="120"/>
        <w:ind w:left="1440"/>
        <w:jc w:val="both"/>
        <w:rPr>
          <w:rFonts w:ascii="Arial" w:hAnsi="Arial" w:cs="Arial"/>
          <w:sz w:val="22"/>
          <w:szCs w:val="22"/>
        </w:rPr>
      </w:pPr>
      <w:r w:rsidRPr="003A7BBD">
        <w:rPr>
          <w:rFonts w:ascii="Arial" w:hAnsi="Arial" w:cs="Arial"/>
          <w:i/>
          <w:iCs/>
          <w:sz w:val="22"/>
          <w:szCs w:val="22"/>
        </w:rPr>
        <w:t>b)</w:t>
      </w:r>
      <w:r w:rsidRPr="003A7BBD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9E053E">
        <w:rPr>
          <w:rFonts w:ascii="Arial" w:hAnsi="Arial" w:cs="Arial"/>
          <w:i/>
          <w:iCs/>
          <w:sz w:val="22"/>
          <w:szCs w:val="22"/>
        </w:rPr>
        <w:t>E</w:t>
      </w:r>
      <w:r w:rsidR="002345A4" w:rsidRPr="009E053E">
        <w:rPr>
          <w:rFonts w:ascii="Arial" w:hAnsi="Arial" w:cs="Arial"/>
          <w:i/>
          <w:iCs/>
          <w:sz w:val="22"/>
          <w:szCs w:val="22"/>
        </w:rPr>
        <w:t>lektroninių statybos darbų žurnalų</w:t>
      </w:r>
      <w:r w:rsidR="002345A4" w:rsidRPr="009E053E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DF5B7B" w:rsidRPr="009E053E">
        <w:rPr>
          <w:rFonts w:ascii="Arial" w:hAnsi="Arial" w:cs="Arial"/>
          <w:i/>
          <w:iCs/>
          <w:sz w:val="22"/>
          <w:szCs w:val="22"/>
        </w:rPr>
        <w:t>kaina</w:t>
      </w:r>
      <w:r w:rsidR="00DF5B7B" w:rsidRPr="003A7BBD">
        <w:rPr>
          <w:rFonts w:ascii="Arial" w:hAnsi="Arial" w:cs="Arial"/>
          <w:sz w:val="22"/>
          <w:szCs w:val="22"/>
        </w:rPr>
        <w:t xml:space="preserve"> </w:t>
      </w:r>
      <w:r w:rsidR="00DF5B7B" w:rsidRPr="003A7BBD">
        <w:rPr>
          <w:rFonts w:ascii="Arial" w:hAnsi="Arial" w:cs="Arial"/>
          <w:sz w:val="22"/>
          <w:szCs w:val="22"/>
          <w:highlight w:val="lightGray"/>
        </w:rPr>
        <w:t>[xx]</w:t>
      </w:r>
      <w:r w:rsidR="00DF5B7B" w:rsidRPr="003A7BBD">
        <w:rPr>
          <w:rFonts w:ascii="Arial" w:hAnsi="Arial" w:cs="Arial"/>
          <w:sz w:val="22"/>
          <w:szCs w:val="22"/>
        </w:rPr>
        <w:t xml:space="preserve"> Eur (</w:t>
      </w:r>
      <w:r w:rsidR="00DF5B7B" w:rsidRPr="003A7BBD">
        <w:rPr>
          <w:rFonts w:ascii="Arial" w:hAnsi="Arial" w:cs="Arial"/>
          <w:sz w:val="22"/>
          <w:szCs w:val="22"/>
          <w:highlight w:val="lightGray"/>
        </w:rPr>
        <w:t>[įrašyti sumą žodžiais]</w:t>
      </w:r>
      <w:r w:rsidR="00DF5B7B" w:rsidRPr="003A7BBD">
        <w:rPr>
          <w:rFonts w:ascii="Arial" w:hAnsi="Arial" w:cs="Arial"/>
          <w:sz w:val="22"/>
          <w:szCs w:val="22"/>
        </w:rPr>
        <w:t xml:space="preserve"> Eur, </w:t>
      </w:r>
      <w:r w:rsidR="00DF5B7B" w:rsidRPr="003A7BBD">
        <w:rPr>
          <w:rFonts w:ascii="Arial" w:hAnsi="Arial" w:cs="Arial"/>
          <w:sz w:val="22"/>
          <w:szCs w:val="22"/>
          <w:highlight w:val="lightGray"/>
        </w:rPr>
        <w:t>xx</w:t>
      </w:r>
      <w:r w:rsidR="00DF5B7B" w:rsidRPr="003A7BBD">
        <w:rPr>
          <w:rFonts w:ascii="Arial" w:hAnsi="Arial" w:cs="Arial"/>
          <w:sz w:val="22"/>
          <w:szCs w:val="22"/>
        </w:rPr>
        <w:t xml:space="preserve"> ct) be PVM</w:t>
      </w:r>
      <w:r w:rsidR="002345A4" w:rsidRPr="003A7BBD">
        <w:rPr>
          <w:rFonts w:ascii="Arial" w:hAnsi="Arial" w:cs="Arial"/>
          <w:sz w:val="22"/>
          <w:szCs w:val="22"/>
        </w:rPr>
        <w:t>;</w:t>
      </w:r>
    </w:p>
    <w:p w14:paraId="6173F6F9" w14:textId="77777777" w:rsidR="00A724AF" w:rsidRPr="003A7BBD" w:rsidRDefault="00DF5B7B" w:rsidP="00A724AF">
      <w:pPr>
        <w:pStyle w:val="ListParagraph"/>
        <w:spacing w:before="120"/>
        <w:ind w:left="1429"/>
        <w:jc w:val="both"/>
        <w:rPr>
          <w:rFonts w:ascii="Arial" w:hAnsi="Arial" w:cs="Arial"/>
          <w:sz w:val="22"/>
          <w:szCs w:val="22"/>
        </w:rPr>
      </w:pPr>
      <w:r w:rsidRPr="003A7BBD">
        <w:rPr>
          <w:rFonts w:ascii="Arial" w:hAnsi="Arial" w:cs="Arial"/>
          <w:i/>
          <w:iCs/>
          <w:sz w:val="22"/>
          <w:szCs w:val="22"/>
        </w:rPr>
        <w:t>c)</w:t>
      </w:r>
      <w:r w:rsidRPr="003A7BBD">
        <w:rPr>
          <w:rFonts w:ascii="Arial" w:hAnsi="Arial" w:cs="Arial"/>
          <w:sz w:val="22"/>
          <w:szCs w:val="22"/>
        </w:rPr>
        <w:t xml:space="preserve"> </w:t>
      </w:r>
      <w:r w:rsidRPr="009E053E">
        <w:rPr>
          <w:rFonts w:ascii="Arial" w:hAnsi="Arial" w:cs="Arial"/>
          <w:i/>
          <w:iCs/>
          <w:sz w:val="22"/>
          <w:szCs w:val="22"/>
        </w:rPr>
        <w:t>Projekto ekspertizės kaina</w:t>
      </w:r>
      <w:r w:rsidRPr="003A7BBD">
        <w:rPr>
          <w:rFonts w:ascii="Arial" w:hAnsi="Arial" w:cs="Arial"/>
          <w:sz w:val="22"/>
          <w:szCs w:val="22"/>
        </w:rPr>
        <w:t xml:space="preserve"> </w:t>
      </w:r>
      <w:r w:rsidRPr="003A7BBD">
        <w:rPr>
          <w:rFonts w:ascii="Arial" w:hAnsi="Arial" w:cs="Arial"/>
          <w:sz w:val="22"/>
          <w:szCs w:val="22"/>
          <w:highlight w:val="lightGray"/>
        </w:rPr>
        <w:t>[xx]</w:t>
      </w:r>
      <w:r w:rsidRPr="003A7BBD">
        <w:rPr>
          <w:rFonts w:ascii="Arial" w:hAnsi="Arial" w:cs="Arial"/>
          <w:sz w:val="22"/>
          <w:szCs w:val="22"/>
        </w:rPr>
        <w:t xml:space="preserve"> Eur (</w:t>
      </w:r>
      <w:r w:rsidRPr="003A7BBD">
        <w:rPr>
          <w:rFonts w:ascii="Arial" w:hAnsi="Arial" w:cs="Arial"/>
          <w:sz w:val="22"/>
          <w:szCs w:val="22"/>
          <w:highlight w:val="lightGray"/>
        </w:rPr>
        <w:t>[įrašyti sumą žodžiais]</w:t>
      </w:r>
      <w:r w:rsidRPr="003A7BBD">
        <w:rPr>
          <w:rFonts w:ascii="Arial" w:hAnsi="Arial" w:cs="Arial"/>
          <w:sz w:val="22"/>
          <w:szCs w:val="22"/>
        </w:rPr>
        <w:t xml:space="preserve"> Eur, </w:t>
      </w:r>
      <w:r w:rsidRPr="003A7BBD">
        <w:rPr>
          <w:rFonts w:ascii="Arial" w:hAnsi="Arial" w:cs="Arial"/>
          <w:sz w:val="22"/>
          <w:szCs w:val="22"/>
          <w:highlight w:val="lightGray"/>
        </w:rPr>
        <w:t>xx</w:t>
      </w:r>
      <w:r w:rsidRPr="003A7BBD">
        <w:rPr>
          <w:rFonts w:ascii="Arial" w:hAnsi="Arial" w:cs="Arial"/>
          <w:sz w:val="22"/>
          <w:szCs w:val="22"/>
        </w:rPr>
        <w:t xml:space="preserve"> ct) be PVM;</w:t>
      </w:r>
    </w:p>
    <w:p w14:paraId="4421DB4A" w14:textId="3FDF8988" w:rsidR="00A724AF" w:rsidRPr="003A7BBD" w:rsidRDefault="00A724AF" w:rsidP="00A724AF">
      <w:pPr>
        <w:pStyle w:val="ListParagraph"/>
        <w:spacing w:before="120"/>
        <w:ind w:left="1429"/>
        <w:jc w:val="both"/>
        <w:rPr>
          <w:rFonts w:ascii="Arial" w:hAnsi="Arial" w:cs="Arial"/>
          <w:sz w:val="22"/>
          <w:szCs w:val="22"/>
        </w:rPr>
      </w:pPr>
      <w:r w:rsidRPr="003A7BBD">
        <w:rPr>
          <w:rFonts w:ascii="Arial" w:hAnsi="Arial" w:cs="Arial"/>
          <w:i/>
          <w:iCs/>
          <w:sz w:val="22"/>
          <w:szCs w:val="22"/>
        </w:rPr>
        <w:t>d)</w:t>
      </w:r>
      <w:r w:rsidRPr="003A7BBD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9E053E">
        <w:rPr>
          <w:rFonts w:ascii="Arial" w:hAnsi="Arial" w:cs="Arial"/>
          <w:i/>
          <w:iCs/>
          <w:sz w:val="22"/>
          <w:szCs w:val="22"/>
        </w:rPr>
        <w:t>Statinio statybos techninio prižiūrėtojo civilinės atsakomybės privalomojo draudimo liudijimo kaina</w:t>
      </w:r>
      <w:r w:rsidRPr="003A7BBD">
        <w:rPr>
          <w:rFonts w:ascii="Arial" w:hAnsi="Arial" w:cs="Arial"/>
          <w:sz w:val="22"/>
          <w:szCs w:val="22"/>
        </w:rPr>
        <w:t xml:space="preserve"> </w:t>
      </w:r>
      <w:r w:rsidRPr="003A7BBD">
        <w:rPr>
          <w:rFonts w:ascii="Arial" w:hAnsi="Arial" w:cs="Arial"/>
          <w:sz w:val="22"/>
          <w:szCs w:val="22"/>
          <w:highlight w:val="lightGray"/>
        </w:rPr>
        <w:t>[xx]</w:t>
      </w:r>
      <w:r w:rsidRPr="003A7BBD">
        <w:rPr>
          <w:rFonts w:ascii="Arial" w:hAnsi="Arial" w:cs="Arial"/>
          <w:sz w:val="22"/>
          <w:szCs w:val="22"/>
        </w:rPr>
        <w:t xml:space="preserve"> Eur (</w:t>
      </w:r>
      <w:r w:rsidRPr="003A7BBD">
        <w:rPr>
          <w:rFonts w:ascii="Arial" w:hAnsi="Arial" w:cs="Arial"/>
          <w:sz w:val="22"/>
          <w:szCs w:val="22"/>
          <w:highlight w:val="lightGray"/>
        </w:rPr>
        <w:t>[įrašyti sumą žodžiais]</w:t>
      </w:r>
      <w:r w:rsidRPr="003A7BBD">
        <w:rPr>
          <w:rFonts w:ascii="Arial" w:hAnsi="Arial" w:cs="Arial"/>
          <w:sz w:val="22"/>
          <w:szCs w:val="22"/>
        </w:rPr>
        <w:t xml:space="preserve"> Eur, </w:t>
      </w:r>
      <w:r w:rsidRPr="003A7BBD">
        <w:rPr>
          <w:rFonts w:ascii="Arial" w:hAnsi="Arial" w:cs="Arial"/>
          <w:sz w:val="22"/>
          <w:szCs w:val="22"/>
          <w:highlight w:val="lightGray"/>
        </w:rPr>
        <w:t>xx</w:t>
      </w:r>
      <w:r w:rsidRPr="003A7BBD">
        <w:rPr>
          <w:rFonts w:ascii="Arial" w:hAnsi="Arial" w:cs="Arial"/>
          <w:sz w:val="22"/>
          <w:szCs w:val="22"/>
        </w:rPr>
        <w:t xml:space="preserve"> ct);</w:t>
      </w:r>
    </w:p>
    <w:p w14:paraId="7E0DBF9A" w14:textId="1FEDFDE0" w:rsidR="004C012D" w:rsidRPr="003A7BBD" w:rsidRDefault="00306764" w:rsidP="004C012D">
      <w:pPr>
        <w:pStyle w:val="ListParagraph"/>
        <w:spacing w:before="120"/>
        <w:ind w:left="1429"/>
        <w:jc w:val="both"/>
        <w:rPr>
          <w:rFonts w:ascii="Arial" w:hAnsi="Arial" w:cs="Arial"/>
          <w:sz w:val="22"/>
          <w:szCs w:val="22"/>
        </w:rPr>
      </w:pPr>
      <w:r w:rsidRPr="003A7BBD">
        <w:rPr>
          <w:rFonts w:ascii="Arial" w:hAnsi="Arial" w:cs="Arial"/>
          <w:i/>
          <w:iCs/>
          <w:sz w:val="22"/>
          <w:szCs w:val="22"/>
        </w:rPr>
        <w:t>e</w:t>
      </w:r>
      <w:r w:rsidR="00845EF6" w:rsidRPr="003A7BBD">
        <w:rPr>
          <w:rFonts w:ascii="Arial" w:hAnsi="Arial" w:cs="Arial"/>
          <w:i/>
          <w:iCs/>
          <w:sz w:val="22"/>
          <w:szCs w:val="22"/>
        </w:rPr>
        <w:t>)</w:t>
      </w:r>
      <w:r w:rsidR="00845EF6" w:rsidRPr="003A7BBD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845EF6" w:rsidRPr="009E053E">
        <w:rPr>
          <w:rFonts w:ascii="Arial" w:hAnsi="Arial" w:cs="Arial"/>
          <w:i/>
          <w:iCs/>
          <w:sz w:val="22"/>
          <w:szCs w:val="22"/>
        </w:rPr>
        <w:t>Kita</w:t>
      </w:r>
      <w:r w:rsidR="00845EF6" w:rsidRPr="009E053E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845EF6" w:rsidRPr="009E053E">
        <w:rPr>
          <w:rFonts w:ascii="Arial" w:hAnsi="Arial" w:cs="Arial"/>
          <w:i/>
          <w:iCs/>
          <w:sz w:val="22"/>
          <w:szCs w:val="22"/>
        </w:rPr>
        <w:t>kaina</w:t>
      </w:r>
      <w:r w:rsidR="00845EF6" w:rsidRPr="003A7BBD">
        <w:rPr>
          <w:rFonts w:ascii="Arial" w:hAnsi="Arial" w:cs="Arial"/>
          <w:sz w:val="22"/>
          <w:szCs w:val="22"/>
        </w:rPr>
        <w:t xml:space="preserve"> </w:t>
      </w:r>
      <w:r w:rsidR="00845EF6" w:rsidRPr="003A7BBD">
        <w:rPr>
          <w:rFonts w:ascii="Arial" w:hAnsi="Arial" w:cs="Arial"/>
          <w:sz w:val="22"/>
          <w:szCs w:val="22"/>
          <w:highlight w:val="lightGray"/>
        </w:rPr>
        <w:t>[xx]</w:t>
      </w:r>
      <w:r w:rsidR="00845EF6" w:rsidRPr="003A7BBD">
        <w:rPr>
          <w:rFonts w:ascii="Arial" w:hAnsi="Arial" w:cs="Arial"/>
          <w:sz w:val="22"/>
          <w:szCs w:val="22"/>
        </w:rPr>
        <w:t xml:space="preserve"> Eur (</w:t>
      </w:r>
      <w:r w:rsidR="00845EF6" w:rsidRPr="003A7BBD">
        <w:rPr>
          <w:rFonts w:ascii="Arial" w:hAnsi="Arial" w:cs="Arial"/>
          <w:sz w:val="22"/>
          <w:szCs w:val="22"/>
          <w:highlight w:val="lightGray"/>
        </w:rPr>
        <w:t>[įrašyti sumą žodžiais]</w:t>
      </w:r>
      <w:r w:rsidR="00845EF6" w:rsidRPr="003A7BBD">
        <w:rPr>
          <w:rFonts w:ascii="Arial" w:hAnsi="Arial" w:cs="Arial"/>
          <w:sz w:val="22"/>
          <w:szCs w:val="22"/>
        </w:rPr>
        <w:t xml:space="preserve"> Eur, </w:t>
      </w:r>
      <w:r w:rsidR="00845EF6" w:rsidRPr="003A7BBD">
        <w:rPr>
          <w:rFonts w:ascii="Arial" w:hAnsi="Arial" w:cs="Arial"/>
          <w:sz w:val="22"/>
          <w:szCs w:val="22"/>
          <w:highlight w:val="lightGray"/>
        </w:rPr>
        <w:t>xx</w:t>
      </w:r>
      <w:r w:rsidR="00845EF6" w:rsidRPr="003A7BBD">
        <w:rPr>
          <w:rFonts w:ascii="Arial" w:hAnsi="Arial" w:cs="Arial"/>
          <w:sz w:val="22"/>
          <w:szCs w:val="22"/>
        </w:rPr>
        <w:t xml:space="preserve"> ct) be PVM</w:t>
      </w:r>
      <w:r w:rsidR="009E053E">
        <w:rPr>
          <w:rFonts w:ascii="Arial" w:hAnsi="Arial" w:cs="Arial"/>
          <w:sz w:val="22"/>
          <w:szCs w:val="22"/>
        </w:rPr>
        <w:t>;</w:t>
      </w:r>
    </w:p>
    <w:p w14:paraId="5E2571D8" w14:textId="3C32DC39" w:rsidR="002F1EAA" w:rsidRPr="003A7BBD" w:rsidRDefault="004C012D" w:rsidP="004C012D">
      <w:pPr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 w:rsidRPr="003A7BBD">
        <w:rPr>
          <w:rFonts w:ascii="Arial" w:hAnsi="Arial" w:cs="Arial"/>
          <w:sz w:val="22"/>
          <w:szCs w:val="22"/>
        </w:rPr>
        <w:t>4.2.</w:t>
      </w:r>
      <w:r w:rsidRPr="003A7BBD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3C59AE" w:rsidRPr="003A7BBD">
        <w:rPr>
          <w:rFonts w:ascii="Arial" w:hAnsi="Arial" w:cs="Arial"/>
          <w:b/>
          <w:bCs/>
          <w:i/>
          <w:iCs/>
          <w:sz w:val="22"/>
          <w:szCs w:val="22"/>
        </w:rPr>
        <w:t>Kliento</w:t>
      </w:r>
      <w:r w:rsidR="003C59AE" w:rsidRPr="003A7BBD">
        <w:rPr>
          <w:rFonts w:ascii="Arial" w:hAnsi="Arial" w:cs="Arial"/>
          <w:sz w:val="22"/>
          <w:szCs w:val="22"/>
        </w:rPr>
        <w:t xml:space="preserve"> </w:t>
      </w:r>
      <w:r w:rsidR="00845EF6" w:rsidRPr="003A7BBD">
        <w:rPr>
          <w:rFonts w:ascii="Arial" w:hAnsi="Arial" w:cs="Arial"/>
          <w:sz w:val="22"/>
          <w:szCs w:val="22"/>
        </w:rPr>
        <w:t xml:space="preserve">patirtos </w:t>
      </w:r>
      <w:r w:rsidR="003C59AE" w:rsidRPr="003A7BBD">
        <w:rPr>
          <w:rFonts w:ascii="Arial" w:hAnsi="Arial" w:cs="Arial"/>
          <w:sz w:val="22"/>
          <w:szCs w:val="22"/>
        </w:rPr>
        <w:t>faktin</w:t>
      </w:r>
      <w:r w:rsidR="00E05E9C" w:rsidRPr="003A7BBD">
        <w:rPr>
          <w:rFonts w:ascii="Arial" w:hAnsi="Arial" w:cs="Arial"/>
          <w:sz w:val="22"/>
          <w:szCs w:val="22"/>
        </w:rPr>
        <w:t>ė</w:t>
      </w:r>
      <w:r w:rsidR="003C59AE" w:rsidRPr="003A7BBD">
        <w:rPr>
          <w:rFonts w:ascii="Arial" w:hAnsi="Arial" w:cs="Arial"/>
          <w:sz w:val="22"/>
          <w:szCs w:val="22"/>
        </w:rPr>
        <w:t>s išlaid</w:t>
      </w:r>
      <w:r w:rsidR="00E05E9C" w:rsidRPr="003A7BBD">
        <w:rPr>
          <w:rFonts w:ascii="Arial" w:hAnsi="Arial" w:cs="Arial"/>
          <w:sz w:val="22"/>
          <w:szCs w:val="22"/>
        </w:rPr>
        <w:t>o</w:t>
      </w:r>
      <w:r w:rsidR="003C59AE" w:rsidRPr="003A7BBD">
        <w:rPr>
          <w:rFonts w:ascii="Arial" w:hAnsi="Arial" w:cs="Arial"/>
          <w:sz w:val="22"/>
          <w:szCs w:val="22"/>
        </w:rPr>
        <w:t>s</w:t>
      </w:r>
      <w:r w:rsidR="00286ED9" w:rsidRPr="003A7BBD">
        <w:rPr>
          <w:rFonts w:ascii="Arial" w:hAnsi="Arial" w:cs="Arial"/>
          <w:sz w:val="22"/>
          <w:szCs w:val="22"/>
        </w:rPr>
        <w:t xml:space="preserve">, </w:t>
      </w:r>
      <w:r w:rsidR="003C59AE" w:rsidRPr="003A7BBD">
        <w:rPr>
          <w:rFonts w:ascii="Arial" w:hAnsi="Arial" w:cs="Arial"/>
          <w:sz w:val="22"/>
          <w:szCs w:val="22"/>
        </w:rPr>
        <w:t>susijusi</w:t>
      </w:r>
      <w:r w:rsidR="00E05E9C" w:rsidRPr="003A7BBD">
        <w:rPr>
          <w:rFonts w:ascii="Arial" w:hAnsi="Arial" w:cs="Arial"/>
          <w:sz w:val="22"/>
          <w:szCs w:val="22"/>
        </w:rPr>
        <w:t>o</w:t>
      </w:r>
      <w:r w:rsidR="003C59AE" w:rsidRPr="003A7BBD">
        <w:rPr>
          <w:rFonts w:ascii="Arial" w:hAnsi="Arial" w:cs="Arial"/>
          <w:sz w:val="22"/>
          <w:szCs w:val="22"/>
        </w:rPr>
        <w:t>s su Sutarties vykdymu</w:t>
      </w:r>
      <w:r w:rsidR="002345A4" w:rsidRPr="003A7BBD">
        <w:rPr>
          <w:rFonts w:ascii="Arial" w:hAnsi="Arial" w:cs="Arial"/>
          <w:sz w:val="22"/>
          <w:szCs w:val="22"/>
        </w:rPr>
        <w:t>, kurias Klientas sumokėjo tiesiogiai tiekėjams,</w:t>
      </w:r>
      <w:r w:rsidR="003C59AE" w:rsidRPr="003A7BBD">
        <w:rPr>
          <w:rFonts w:ascii="Arial" w:hAnsi="Arial" w:cs="Arial"/>
          <w:sz w:val="22"/>
          <w:szCs w:val="22"/>
        </w:rPr>
        <w:t xml:space="preserve"> sudaro</w:t>
      </w:r>
      <w:r w:rsidR="00CA5203" w:rsidRPr="003A7BBD">
        <w:rPr>
          <w:rFonts w:ascii="Arial" w:hAnsi="Arial" w:cs="Arial"/>
          <w:sz w:val="22"/>
          <w:szCs w:val="22"/>
        </w:rPr>
        <w:t xml:space="preserve"> </w:t>
      </w:r>
      <w:r w:rsidR="00CA5203" w:rsidRPr="009E053E">
        <w:rPr>
          <w:rFonts w:ascii="Arial" w:hAnsi="Arial" w:cs="Arial"/>
          <w:i/>
          <w:iCs/>
          <w:sz w:val="22"/>
          <w:szCs w:val="22"/>
          <w:highlight w:val="lightGray"/>
        </w:rPr>
        <w:t>[xx]</w:t>
      </w:r>
      <w:r w:rsidR="00CA5203" w:rsidRPr="009E053E">
        <w:rPr>
          <w:rFonts w:ascii="Arial" w:hAnsi="Arial" w:cs="Arial"/>
          <w:i/>
          <w:iCs/>
          <w:sz w:val="22"/>
          <w:szCs w:val="22"/>
        </w:rPr>
        <w:t xml:space="preserve"> Eur</w:t>
      </w:r>
      <w:r w:rsidR="00CA5203" w:rsidRPr="009E053E">
        <w:rPr>
          <w:rFonts w:ascii="Arial" w:hAnsi="Arial" w:cs="Arial"/>
          <w:sz w:val="22"/>
          <w:szCs w:val="22"/>
        </w:rPr>
        <w:t xml:space="preserve"> (</w:t>
      </w:r>
      <w:r w:rsidR="00CA5203" w:rsidRPr="009E053E">
        <w:rPr>
          <w:rFonts w:ascii="Arial" w:hAnsi="Arial" w:cs="Arial"/>
          <w:sz w:val="22"/>
          <w:szCs w:val="22"/>
          <w:highlight w:val="lightGray"/>
        </w:rPr>
        <w:t>[įrašyti sumą žodžiais]</w:t>
      </w:r>
      <w:r w:rsidR="00CA5203" w:rsidRPr="009E053E">
        <w:rPr>
          <w:rFonts w:ascii="Arial" w:hAnsi="Arial" w:cs="Arial"/>
          <w:sz w:val="22"/>
          <w:szCs w:val="22"/>
        </w:rPr>
        <w:t xml:space="preserve"> Eur, </w:t>
      </w:r>
      <w:r w:rsidR="00CA5203" w:rsidRPr="009E053E">
        <w:rPr>
          <w:rFonts w:ascii="Arial" w:hAnsi="Arial" w:cs="Arial"/>
          <w:sz w:val="22"/>
          <w:szCs w:val="22"/>
          <w:highlight w:val="lightGray"/>
        </w:rPr>
        <w:t>xx ct</w:t>
      </w:r>
      <w:r w:rsidR="00CA5203" w:rsidRPr="009E053E">
        <w:rPr>
          <w:rFonts w:ascii="Arial" w:hAnsi="Arial" w:cs="Arial"/>
          <w:sz w:val="22"/>
          <w:szCs w:val="22"/>
        </w:rPr>
        <w:t xml:space="preserve">) </w:t>
      </w:r>
      <w:r w:rsidR="00CA5203" w:rsidRPr="009E053E">
        <w:rPr>
          <w:rFonts w:ascii="Arial" w:hAnsi="Arial" w:cs="Arial"/>
          <w:i/>
          <w:iCs/>
          <w:sz w:val="22"/>
          <w:szCs w:val="22"/>
        </w:rPr>
        <w:t>be PVM</w:t>
      </w:r>
      <w:r w:rsidR="002345A4" w:rsidRPr="009E053E">
        <w:rPr>
          <w:rFonts w:ascii="Arial" w:hAnsi="Arial" w:cs="Arial"/>
          <w:i/>
          <w:iCs/>
          <w:sz w:val="22"/>
          <w:szCs w:val="22"/>
          <w:vertAlign w:val="superscript"/>
        </w:rPr>
        <w:t>2</w:t>
      </w:r>
      <w:r w:rsidR="002345A4" w:rsidRPr="009E053E">
        <w:rPr>
          <w:rFonts w:ascii="Arial" w:hAnsi="Arial" w:cs="Arial"/>
          <w:i/>
          <w:iCs/>
          <w:sz w:val="22"/>
          <w:szCs w:val="22"/>
        </w:rPr>
        <w:t>*</w:t>
      </w:r>
      <w:r w:rsidR="003C59AE" w:rsidRPr="009E053E">
        <w:rPr>
          <w:rFonts w:ascii="Arial" w:hAnsi="Arial" w:cs="Arial"/>
          <w:sz w:val="22"/>
          <w:szCs w:val="22"/>
        </w:rPr>
        <w:t>:</w:t>
      </w:r>
    </w:p>
    <w:p w14:paraId="6CC0A71C" w14:textId="6D664CDD" w:rsidR="001E6C20" w:rsidRPr="003A7BBD" w:rsidRDefault="001E6C20" w:rsidP="001E6C20">
      <w:pPr>
        <w:pStyle w:val="ListParagraph"/>
        <w:numPr>
          <w:ilvl w:val="0"/>
          <w:numId w:val="27"/>
        </w:numPr>
        <w:spacing w:before="120"/>
        <w:jc w:val="both"/>
        <w:rPr>
          <w:rFonts w:ascii="Arial" w:hAnsi="Arial" w:cs="Arial"/>
          <w:color w:val="FF0000"/>
          <w:sz w:val="22"/>
          <w:szCs w:val="22"/>
        </w:rPr>
      </w:pPr>
      <w:r w:rsidRPr="009E053E">
        <w:rPr>
          <w:rFonts w:ascii="Arial" w:hAnsi="Arial" w:cs="Arial"/>
          <w:i/>
          <w:iCs/>
          <w:sz w:val="22"/>
          <w:szCs w:val="22"/>
        </w:rPr>
        <w:t>Projekto (Litgrid dalies) parengimo kaina</w:t>
      </w:r>
      <w:r w:rsidRPr="003A7BBD">
        <w:rPr>
          <w:rFonts w:ascii="Arial" w:hAnsi="Arial" w:cs="Arial"/>
          <w:sz w:val="22"/>
          <w:szCs w:val="22"/>
        </w:rPr>
        <w:t xml:space="preserve"> </w:t>
      </w:r>
      <w:r w:rsidRPr="003A7BBD">
        <w:rPr>
          <w:rFonts w:ascii="Arial" w:hAnsi="Arial" w:cs="Arial"/>
          <w:sz w:val="22"/>
          <w:szCs w:val="22"/>
          <w:highlight w:val="lightGray"/>
        </w:rPr>
        <w:t>[xx]</w:t>
      </w:r>
      <w:r w:rsidRPr="003A7BBD">
        <w:rPr>
          <w:rFonts w:ascii="Arial" w:hAnsi="Arial" w:cs="Arial"/>
          <w:sz w:val="22"/>
          <w:szCs w:val="22"/>
        </w:rPr>
        <w:t xml:space="preserve"> Eur (</w:t>
      </w:r>
      <w:r w:rsidRPr="003A7BBD">
        <w:rPr>
          <w:rFonts w:ascii="Arial" w:hAnsi="Arial" w:cs="Arial"/>
          <w:sz w:val="22"/>
          <w:szCs w:val="22"/>
          <w:highlight w:val="lightGray"/>
        </w:rPr>
        <w:t>[įrašyti sumą žodžiais]</w:t>
      </w:r>
      <w:r w:rsidRPr="003A7BBD">
        <w:rPr>
          <w:rFonts w:ascii="Arial" w:hAnsi="Arial" w:cs="Arial"/>
          <w:sz w:val="22"/>
          <w:szCs w:val="22"/>
        </w:rPr>
        <w:t xml:space="preserve"> Eur, </w:t>
      </w:r>
      <w:r w:rsidRPr="003A7BBD">
        <w:rPr>
          <w:rFonts w:ascii="Arial" w:hAnsi="Arial" w:cs="Arial"/>
          <w:sz w:val="22"/>
          <w:szCs w:val="22"/>
          <w:highlight w:val="lightGray"/>
        </w:rPr>
        <w:t>xx</w:t>
      </w:r>
      <w:r w:rsidRPr="003A7BBD">
        <w:rPr>
          <w:rFonts w:ascii="Arial" w:hAnsi="Arial" w:cs="Arial"/>
          <w:sz w:val="22"/>
          <w:szCs w:val="22"/>
        </w:rPr>
        <w:t xml:space="preserve"> ct) be PVM;</w:t>
      </w:r>
    </w:p>
    <w:p w14:paraId="798BBE81" w14:textId="523900FB" w:rsidR="00E32B75" w:rsidRPr="003A7BBD" w:rsidRDefault="000570CE" w:rsidP="004F7D1B">
      <w:pPr>
        <w:pStyle w:val="ListParagraph"/>
        <w:numPr>
          <w:ilvl w:val="0"/>
          <w:numId w:val="27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9E053E">
        <w:rPr>
          <w:rFonts w:ascii="Arial" w:hAnsi="Arial" w:cs="Arial"/>
          <w:i/>
          <w:iCs/>
          <w:sz w:val="22"/>
          <w:szCs w:val="22"/>
        </w:rPr>
        <w:t>P</w:t>
      </w:r>
      <w:r w:rsidR="00943C54" w:rsidRPr="009E053E">
        <w:rPr>
          <w:rFonts w:ascii="Arial" w:hAnsi="Arial" w:cs="Arial"/>
          <w:i/>
          <w:iCs/>
          <w:sz w:val="22"/>
          <w:szCs w:val="22"/>
        </w:rPr>
        <w:t>rojekto ekspertizės kaina</w:t>
      </w:r>
      <w:r w:rsidR="00943C54" w:rsidRPr="003A7BBD">
        <w:rPr>
          <w:rFonts w:ascii="Arial" w:hAnsi="Arial" w:cs="Arial"/>
          <w:sz w:val="22"/>
          <w:szCs w:val="22"/>
        </w:rPr>
        <w:t xml:space="preserve"> </w:t>
      </w:r>
      <w:r w:rsidR="009630E7" w:rsidRPr="003A7BBD">
        <w:rPr>
          <w:rFonts w:ascii="Arial" w:hAnsi="Arial" w:cs="Arial"/>
          <w:sz w:val="22"/>
          <w:szCs w:val="22"/>
          <w:highlight w:val="lightGray"/>
        </w:rPr>
        <w:t>[xx]</w:t>
      </w:r>
      <w:r w:rsidR="009630E7" w:rsidRPr="003A7BBD">
        <w:rPr>
          <w:rFonts w:ascii="Arial" w:hAnsi="Arial" w:cs="Arial"/>
          <w:sz w:val="22"/>
          <w:szCs w:val="22"/>
        </w:rPr>
        <w:t xml:space="preserve"> </w:t>
      </w:r>
      <w:r w:rsidR="0069610D" w:rsidRPr="003A7BBD">
        <w:rPr>
          <w:rFonts w:ascii="Arial" w:hAnsi="Arial" w:cs="Arial"/>
          <w:sz w:val="22"/>
          <w:szCs w:val="22"/>
        </w:rPr>
        <w:t xml:space="preserve">Eur </w:t>
      </w:r>
      <w:r w:rsidR="009630E7" w:rsidRPr="003A7BBD">
        <w:rPr>
          <w:rFonts w:ascii="Arial" w:hAnsi="Arial" w:cs="Arial"/>
          <w:sz w:val="22"/>
          <w:szCs w:val="22"/>
        </w:rPr>
        <w:t>(</w:t>
      </w:r>
      <w:r w:rsidR="009630E7" w:rsidRPr="003A7BBD">
        <w:rPr>
          <w:rFonts w:ascii="Arial" w:hAnsi="Arial" w:cs="Arial"/>
          <w:sz w:val="22"/>
          <w:szCs w:val="22"/>
          <w:highlight w:val="lightGray"/>
        </w:rPr>
        <w:t>[įrašyti sumą žodžiais]</w:t>
      </w:r>
      <w:r w:rsidR="009630E7" w:rsidRPr="003A7BBD">
        <w:rPr>
          <w:rFonts w:ascii="Arial" w:hAnsi="Arial" w:cs="Arial"/>
          <w:sz w:val="22"/>
          <w:szCs w:val="22"/>
        </w:rPr>
        <w:t xml:space="preserve"> Eur, </w:t>
      </w:r>
      <w:r w:rsidR="009630E7" w:rsidRPr="003A7BBD">
        <w:rPr>
          <w:rFonts w:ascii="Arial" w:hAnsi="Arial" w:cs="Arial"/>
          <w:sz w:val="22"/>
          <w:szCs w:val="22"/>
          <w:highlight w:val="lightGray"/>
        </w:rPr>
        <w:t>xx</w:t>
      </w:r>
      <w:r w:rsidR="0069610D" w:rsidRPr="003A7BBD">
        <w:rPr>
          <w:rFonts w:ascii="Arial" w:hAnsi="Arial" w:cs="Arial"/>
          <w:sz w:val="22"/>
          <w:szCs w:val="22"/>
        </w:rPr>
        <w:t xml:space="preserve"> ct)</w:t>
      </w:r>
      <w:r w:rsidR="004F7D1B" w:rsidRPr="003A7BBD">
        <w:rPr>
          <w:rFonts w:ascii="Arial" w:hAnsi="Arial" w:cs="Arial"/>
          <w:sz w:val="22"/>
          <w:szCs w:val="22"/>
        </w:rPr>
        <w:t xml:space="preserve"> </w:t>
      </w:r>
      <w:r w:rsidR="006D191E" w:rsidRPr="003A7BBD">
        <w:rPr>
          <w:rFonts w:ascii="Arial" w:hAnsi="Arial" w:cs="Arial"/>
          <w:sz w:val="22"/>
          <w:szCs w:val="22"/>
        </w:rPr>
        <w:t>be PVM</w:t>
      </w:r>
      <w:r w:rsidR="00477465" w:rsidRPr="003A7BBD">
        <w:rPr>
          <w:rFonts w:ascii="Arial" w:hAnsi="Arial" w:cs="Arial"/>
          <w:sz w:val="22"/>
          <w:szCs w:val="22"/>
        </w:rPr>
        <w:t>;</w:t>
      </w:r>
    </w:p>
    <w:p w14:paraId="26500398" w14:textId="6A566A9A" w:rsidR="001C7C1F" w:rsidRPr="003A7BBD" w:rsidRDefault="006D191E" w:rsidP="00233EDC">
      <w:pPr>
        <w:pStyle w:val="ListParagraph"/>
        <w:numPr>
          <w:ilvl w:val="0"/>
          <w:numId w:val="27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9E053E">
        <w:rPr>
          <w:rFonts w:ascii="Arial" w:hAnsi="Arial" w:cs="Arial"/>
          <w:i/>
          <w:iCs/>
          <w:sz w:val="22"/>
          <w:szCs w:val="22"/>
        </w:rPr>
        <w:lastRenderedPageBreak/>
        <w:t>Statinio statybos techninio prižiūrėtojo civilinės atsakomybės privalomojo draudimo liudijimo kaina</w:t>
      </w:r>
      <w:r w:rsidRPr="003A7BBD">
        <w:rPr>
          <w:rFonts w:ascii="Arial" w:hAnsi="Arial" w:cs="Arial"/>
          <w:sz w:val="22"/>
          <w:szCs w:val="22"/>
        </w:rPr>
        <w:t xml:space="preserve"> </w:t>
      </w:r>
      <w:r w:rsidR="009630E7" w:rsidRPr="003A7BBD">
        <w:rPr>
          <w:rFonts w:ascii="Arial" w:hAnsi="Arial" w:cs="Arial"/>
          <w:sz w:val="22"/>
          <w:szCs w:val="22"/>
          <w:highlight w:val="lightGray"/>
        </w:rPr>
        <w:t>[xx]</w:t>
      </w:r>
      <w:r w:rsidR="009630E7" w:rsidRPr="003A7BBD">
        <w:rPr>
          <w:rFonts w:ascii="Arial" w:hAnsi="Arial" w:cs="Arial"/>
          <w:sz w:val="22"/>
          <w:szCs w:val="22"/>
        </w:rPr>
        <w:t xml:space="preserve"> </w:t>
      </w:r>
      <w:r w:rsidRPr="003A7BBD">
        <w:rPr>
          <w:rFonts w:ascii="Arial" w:hAnsi="Arial" w:cs="Arial"/>
          <w:sz w:val="22"/>
          <w:szCs w:val="22"/>
        </w:rPr>
        <w:t xml:space="preserve">Eur </w:t>
      </w:r>
      <w:r w:rsidR="009630E7" w:rsidRPr="003A7BBD">
        <w:rPr>
          <w:rFonts w:ascii="Arial" w:hAnsi="Arial" w:cs="Arial"/>
          <w:sz w:val="22"/>
          <w:szCs w:val="22"/>
        </w:rPr>
        <w:t>(</w:t>
      </w:r>
      <w:r w:rsidR="009630E7" w:rsidRPr="003A7BBD">
        <w:rPr>
          <w:rFonts w:ascii="Arial" w:hAnsi="Arial" w:cs="Arial"/>
          <w:sz w:val="22"/>
          <w:szCs w:val="22"/>
          <w:highlight w:val="lightGray"/>
        </w:rPr>
        <w:t>[įrašyti sumą žodžiais]</w:t>
      </w:r>
      <w:r w:rsidR="009630E7" w:rsidRPr="003A7BBD">
        <w:rPr>
          <w:rFonts w:ascii="Arial" w:hAnsi="Arial" w:cs="Arial"/>
          <w:sz w:val="22"/>
          <w:szCs w:val="22"/>
        </w:rPr>
        <w:t xml:space="preserve"> Eur, </w:t>
      </w:r>
      <w:r w:rsidR="009630E7" w:rsidRPr="003A7BBD">
        <w:rPr>
          <w:rFonts w:ascii="Arial" w:hAnsi="Arial" w:cs="Arial"/>
          <w:sz w:val="22"/>
          <w:szCs w:val="22"/>
          <w:highlight w:val="lightGray"/>
        </w:rPr>
        <w:t>xx</w:t>
      </w:r>
      <w:r w:rsidR="009630E7" w:rsidRPr="003A7BBD">
        <w:rPr>
          <w:rFonts w:ascii="Arial" w:hAnsi="Arial" w:cs="Arial"/>
          <w:sz w:val="22"/>
          <w:szCs w:val="22"/>
        </w:rPr>
        <w:t xml:space="preserve"> </w:t>
      </w:r>
      <w:r w:rsidRPr="003A7BBD">
        <w:rPr>
          <w:rFonts w:ascii="Arial" w:hAnsi="Arial" w:cs="Arial"/>
          <w:sz w:val="22"/>
          <w:szCs w:val="22"/>
        </w:rPr>
        <w:t>ct)</w:t>
      </w:r>
      <w:r w:rsidR="001C7C1F" w:rsidRPr="003A7BBD">
        <w:rPr>
          <w:rFonts w:ascii="Arial" w:hAnsi="Arial" w:cs="Arial"/>
          <w:sz w:val="22"/>
          <w:szCs w:val="22"/>
        </w:rPr>
        <w:t>;</w:t>
      </w:r>
    </w:p>
    <w:p w14:paraId="068535CF" w14:textId="4F66B270" w:rsidR="00A775C8" w:rsidRPr="003A7BBD" w:rsidRDefault="00A775C8" w:rsidP="00233EDC">
      <w:pPr>
        <w:pStyle w:val="ListParagraph"/>
        <w:numPr>
          <w:ilvl w:val="0"/>
          <w:numId w:val="27"/>
        </w:numPr>
        <w:spacing w:before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E053E">
        <w:rPr>
          <w:rFonts w:ascii="Arial" w:hAnsi="Arial" w:cs="Arial"/>
          <w:i/>
          <w:iCs/>
          <w:sz w:val="22"/>
          <w:szCs w:val="22"/>
        </w:rPr>
        <w:t>Rangos darbų (Litgrid dalies) kaina</w:t>
      </w:r>
      <w:r w:rsidRPr="003A7BBD">
        <w:rPr>
          <w:rFonts w:ascii="Arial" w:hAnsi="Arial" w:cs="Arial"/>
          <w:sz w:val="22"/>
          <w:szCs w:val="22"/>
        </w:rPr>
        <w:t xml:space="preserve"> </w:t>
      </w:r>
      <w:r w:rsidR="009630E7" w:rsidRPr="003A7BBD">
        <w:rPr>
          <w:rFonts w:ascii="Arial" w:hAnsi="Arial" w:cs="Arial"/>
          <w:sz w:val="22"/>
          <w:szCs w:val="22"/>
          <w:highlight w:val="lightGray"/>
        </w:rPr>
        <w:t>[xx]</w:t>
      </w:r>
      <w:r w:rsidR="009630E7" w:rsidRPr="003A7BBD">
        <w:rPr>
          <w:rFonts w:ascii="Arial" w:hAnsi="Arial" w:cs="Arial"/>
          <w:sz w:val="22"/>
          <w:szCs w:val="22"/>
        </w:rPr>
        <w:t xml:space="preserve"> </w:t>
      </w:r>
      <w:r w:rsidR="001673D4" w:rsidRPr="003A7BBD">
        <w:rPr>
          <w:rFonts w:ascii="Arial" w:hAnsi="Arial" w:cs="Arial"/>
          <w:sz w:val="22"/>
          <w:szCs w:val="22"/>
        </w:rPr>
        <w:t xml:space="preserve">Eur </w:t>
      </w:r>
      <w:proofErr w:type="spellStart"/>
      <w:r w:rsidR="001673D4" w:rsidRPr="003A7BBD">
        <w:rPr>
          <w:rFonts w:ascii="Arial" w:hAnsi="Arial" w:cs="Arial"/>
          <w:sz w:val="22"/>
          <w:szCs w:val="22"/>
        </w:rPr>
        <w:t>Eur</w:t>
      </w:r>
      <w:proofErr w:type="spellEnd"/>
      <w:r w:rsidR="009630E7" w:rsidRPr="003A7BBD">
        <w:rPr>
          <w:rFonts w:ascii="Arial" w:hAnsi="Arial" w:cs="Arial"/>
          <w:sz w:val="22"/>
          <w:szCs w:val="22"/>
        </w:rPr>
        <w:t xml:space="preserve"> (</w:t>
      </w:r>
      <w:r w:rsidR="009630E7" w:rsidRPr="003A7BBD">
        <w:rPr>
          <w:rFonts w:ascii="Arial" w:hAnsi="Arial" w:cs="Arial"/>
          <w:sz w:val="22"/>
          <w:szCs w:val="22"/>
          <w:highlight w:val="lightGray"/>
        </w:rPr>
        <w:t>[įrašyti sumą žodžiais]</w:t>
      </w:r>
      <w:r w:rsidR="009630E7" w:rsidRPr="003A7BBD">
        <w:rPr>
          <w:rFonts w:ascii="Arial" w:hAnsi="Arial" w:cs="Arial"/>
          <w:sz w:val="22"/>
          <w:szCs w:val="22"/>
        </w:rPr>
        <w:t xml:space="preserve"> Eur, </w:t>
      </w:r>
      <w:r w:rsidR="009630E7" w:rsidRPr="003A7BBD">
        <w:rPr>
          <w:rFonts w:ascii="Arial" w:hAnsi="Arial" w:cs="Arial"/>
          <w:sz w:val="22"/>
          <w:szCs w:val="22"/>
          <w:highlight w:val="lightGray"/>
        </w:rPr>
        <w:t>xx</w:t>
      </w:r>
      <w:r w:rsidR="009630E7" w:rsidRPr="003A7BBD">
        <w:rPr>
          <w:rFonts w:ascii="Arial" w:hAnsi="Arial" w:cs="Arial"/>
          <w:sz w:val="22"/>
          <w:szCs w:val="22"/>
        </w:rPr>
        <w:t xml:space="preserve"> </w:t>
      </w:r>
      <w:r w:rsidR="001673D4" w:rsidRPr="003A7BBD">
        <w:rPr>
          <w:rFonts w:ascii="Arial" w:hAnsi="Arial" w:cs="Arial"/>
          <w:sz w:val="22"/>
          <w:szCs w:val="22"/>
        </w:rPr>
        <w:t>ct)</w:t>
      </w:r>
      <w:r w:rsidR="00642241" w:rsidRPr="003A7BBD">
        <w:rPr>
          <w:rFonts w:ascii="Arial" w:hAnsi="Arial" w:cs="Arial"/>
          <w:sz w:val="22"/>
          <w:szCs w:val="22"/>
        </w:rPr>
        <w:t xml:space="preserve"> be PVM</w:t>
      </w:r>
      <w:r w:rsidR="002345A4" w:rsidRPr="003A7BBD">
        <w:rPr>
          <w:rFonts w:ascii="Arial" w:hAnsi="Arial" w:cs="Arial"/>
          <w:sz w:val="22"/>
          <w:szCs w:val="22"/>
        </w:rPr>
        <w:t>;</w:t>
      </w:r>
    </w:p>
    <w:p w14:paraId="67B2A7F0" w14:textId="48D36F6B" w:rsidR="006D191E" w:rsidRPr="003A7BBD" w:rsidRDefault="00355CB3" w:rsidP="00355CB3">
      <w:pPr>
        <w:pStyle w:val="ListParagraph"/>
        <w:numPr>
          <w:ilvl w:val="0"/>
          <w:numId w:val="30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3A7BBD">
        <w:rPr>
          <w:rFonts w:ascii="Arial" w:hAnsi="Arial" w:cs="Arial"/>
          <w:sz w:val="22"/>
          <w:szCs w:val="22"/>
        </w:rPr>
        <w:t xml:space="preserve">Šalys patvirtina, kad </w:t>
      </w:r>
      <w:r w:rsidR="00B27242" w:rsidRPr="009E053E">
        <w:rPr>
          <w:rFonts w:ascii="Arial" w:hAnsi="Arial" w:cs="Arial"/>
          <w:b/>
          <w:bCs/>
          <w:i/>
          <w:iCs/>
          <w:sz w:val="22"/>
          <w:szCs w:val="22"/>
        </w:rPr>
        <w:t>f</w:t>
      </w:r>
      <w:r w:rsidR="006D191E" w:rsidRPr="009E053E">
        <w:rPr>
          <w:rFonts w:ascii="Arial" w:hAnsi="Arial" w:cs="Arial"/>
          <w:b/>
          <w:bCs/>
          <w:i/>
          <w:iCs/>
          <w:sz w:val="22"/>
          <w:szCs w:val="22"/>
        </w:rPr>
        <w:t xml:space="preserve">aktinę </w:t>
      </w:r>
      <w:r w:rsidRPr="009E053E">
        <w:rPr>
          <w:rFonts w:ascii="Arial" w:hAnsi="Arial" w:cs="Arial"/>
          <w:b/>
          <w:bCs/>
          <w:i/>
          <w:iCs/>
          <w:sz w:val="22"/>
          <w:szCs w:val="22"/>
        </w:rPr>
        <w:t>P</w:t>
      </w:r>
      <w:r w:rsidR="006D191E" w:rsidRPr="009E053E">
        <w:rPr>
          <w:rFonts w:ascii="Arial" w:hAnsi="Arial" w:cs="Arial"/>
          <w:b/>
          <w:bCs/>
          <w:i/>
          <w:iCs/>
          <w:sz w:val="22"/>
          <w:szCs w:val="22"/>
        </w:rPr>
        <w:t>aslaugos kainą sudaro</w:t>
      </w:r>
      <w:bookmarkStart w:id="1" w:name="_Hlk52477462"/>
      <w:r w:rsidR="006D191E" w:rsidRPr="003A7BBD">
        <w:rPr>
          <w:rFonts w:ascii="Arial" w:hAnsi="Arial" w:cs="Arial"/>
          <w:sz w:val="22"/>
          <w:szCs w:val="22"/>
        </w:rPr>
        <w:t xml:space="preserve"> </w:t>
      </w:r>
      <w:r w:rsidR="00295126" w:rsidRPr="003A7BBD">
        <w:rPr>
          <w:rFonts w:ascii="Arial" w:hAnsi="Arial" w:cs="Arial"/>
          <w:b/>
          <w:bCs/>
          <w:sz w:val="22"/>
          <w:szCs w:val="22"/>
          <w:highlight w:val="lightGray"/>
        </w:rPr>
        <w:t>[xx]</w:t>
      </w:r>
      <w:r w:rsidR="00295126" w:rsidRPr="003A7BBD">
        <w:rPr>
          <w:rFonts w:ascii="Arial" w:hAnsi="Arial" w:cs="Arial"/>
          <w:b/>
          <w:bCs/>
          <w:sz w:val="22"/>
          <w:szCs w:val="22"/>
        </w:rPr>
        <w:t xml:space="preserve"> Eur</w:t>
      </w:r>
      <w:r w:rsidR="00295126" w:rsidRPr="003A7BBD">
        <w:rPr>
          <w:rFonts w:ascii="Arial" w:hAnsi="Arial" w:cs="Arial"/>
          <w:sz w:val="22"/>
          <w:szCs w:val="22"/>
        </w:rPr>
        <w:t xml:space="preserve"> (</w:t>
      </w:r>
      <w:r w:rsidR="00295126" w:rsidRPr="003A7BBD">
        <w:rPr>
          <w:rFonts w:ascii="Arial" w:hAnsi="Arial" w:cs="Arial"/>
          <w:sz w:val="22"/>
          <w:szCs w:val="22"/>
          <w:highlight w:val="lightGray"/>
        </w:rPr>
        <w:t>[įrašyti sumą žodžiais]</w:t>
      </w:r>
      <w:r w:rsidR="00295126" w:rsidRPr="003A7BBD">
        <w:rPr>
          <w:rFonts w:ascii="Arial" w:hAnsi="Arial" w:cs="Arial"/>
          <w:sz w:val="22"/>
          <w:szCs w:val="22"/>
        </w:rPr>
        <w:t xml:space="preserve"> Eur, </w:t>
      </w:r>
      <w:r w:rsidR="00295126" w:rsidRPr="003A7BBD">
        <w:rPr>
          <w:rFonts w:ascii="Arial" w:hAnsi="Arial" w:cs="Arial"/>
          <w:sz w:val="22"/>
          <w:szCs w:val="22"/>
          <w:highlight w:val="lightGray"/>
        </w:rPr>
        <w:t>xx ct</w:t>
      </w:r>
      <w:r w:rsidR="00295126" w:rsidRPr="003A7BBD">
        <w:rPr>
          <w:rFonts w:ascii="Arial" w:hAnsi="Arial" w:cs="Arial"/>
          <w:sz w:val="22"/>
          <w:szCs w:val="22"/>
        </w:rPr>
        <w:t xml:space="preserve">) </w:t>
      </w:r>
      <w:r w:rsidR="006D191E" w:rsidRPr="003A7BBD">
        <w:rPr>
          <w:rFonts w:ascii="Arial" w:hAnsi="Arial" w:cs="Arial"/>
          <w:b/>
          <w:bCs/>
          <w:color w:val="000000" w:themeColor="text1"/>
          <w:sz w:val="22"/>
          <w:szCs w:val="22"/>
        </w:rPr>
        <w:t>be PVM</w:t>
      </w:r>
      <w:bookmarkEnd w:id="1"/>
      <w:r w:rsidR="006D191E" w:rsidRPr="003A7BBD">
        <w:rPr>
          <w:rFonts w:ascii="Arial" w:hAnsi="Arial" w:cs="Arial"/>
          <w:color w:val="000000" w:themeColor="text1"/>
          <w:sz w:val="22"/>
          <w:szCs w:val="22"/>
        </w:rPr>
        <w:t>.;</w:t>
      </w:r>
    </w:p>
    <w:p w14:paraId="4BE1919B" w14:textId="64877589" w:rsidR="006D191E" w:rsidRPr="003A7BBD" w:rsidRDefault="006D191E" w:rsidP="00355CB3">
      <w:pPr>
        <w:pStyle w:val="ListParagraph"/>
        <w:numPr>
          <w:ilvl w:val="0"/>
          <w:numId w:val="30"/>
        </w:numPr>
        <w:spacing w:before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A7BBD">
        <w:rPr>
          <w:rFonts w:ascii="Arial" w:hAnsi="Arial" w:cs="Arial"/>
          <w:color w:val="000000" w:themeColor="text1"/>
          <w:sz w:val="22"/>
          <w:szCs w:val="22"/>
        </w:rPr>
        <w:t xml:space="preserve">Aktu Klientas </w:t>
      </w:r>
      <w:r w:rsidR="00F72B69" w:rsidRPr="009E053E">
        <w:rPr>
          <w:rFonts w:ascii="Arial" w:hAnsi="Arial" w:cs="Arial"/>
          <w:color w:val="000000" w:themeColor="text1"/>
          <w:sz w:val="22"/>
          <w:szCs w:val="22"/>
          <w:highlight w:val="lightGray"/>
        </w:rPr>
        <w:t>[</w:t>
      </w:r>
      <w:r w:rsidR="006A6392" w:rsidRPr="009E053E">
        <w:rPr>
          <w:rFonts w:ascii="Arial" w:hAnsi="Arial" w:cs="Arial"/>
          <w:color w:val="000000" w:themeColor="text1"/>
          <w:sz w:val="22"/>
          <w:szCs w:val="22"/>
          <w:highlight w:val="lightGray"/>
        </w:rPr>
        <w:t>neperduoda</w:t>
      </w:r>
      <w:r w:rsidR="00F72B69" w:rsidRPr="009E053E">
        <w:rPr>
          <w:rFonts w:ascii="Arial" w:hAnsi="Arial" w:cs="Arial"/>
          <w:color w:val="000000" w:themeColor="text1"/>
          <w:sz w:val="22"/>
          <w:szCs w:val="22"/>
          <w:highlight w:val="lightGray"/>
        </w:rPr>
        <w:t xml:space="preserve"> Elektros tinklų</w:t>
      </w:r>
      <w:r w:rsidR="009E053E">
        <w:rPr>
          <w:rFonts w:ascii="Arial" w:hAnsi="Arial" w:cs="Arial"/>
          <w:color w:val="000000" w:themeColor="text1"/>
          <w:sz w:val="22"/>
          <w:szCs w:val="22"/>
          <w:highlight w:val="lightGray"/>
        </w:rPr>
        <w:t>.</w:t>
      </w:r>
      <w:r w:rsidR="00F72B69" w:rsidRPr="009E053E">
        <w:rPr>
          <w:rFonts w:ascii="Arial" w:hAnsi="Arial" w:cs="Arial"/>
          <w:color w:val="000000" w:themeColor="text1"/>
          <w:sz w:val="22"/>
          <w:szCs w:val="22"/>
          <w:highlight w:val="lightGray"/>
        </w:rPr>
        <w:t>]</w:t>
      </w:r>
      <w:r w:rsidR="009E053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A6392" w:rsidRPr="003A7BBD">
        <w:rPr>
          <w:rFonts w:ascii="Arial" w:hAnsi="Arial" w:cs="Arial"/>
          <w:color w:val="000000" w:themeColor="text1"/>
          <w:sz w:val="22"/>
          <w:szCs w:val="22"/>
        </w:rPr>
        <w:t xml:space="preserve">/ </w:t>
      </w:r>
      <w:r w:rsidR="00F72B69" w:rsidRPr="009E053E">
        <w:rPr>
          <w:rFonts w:ascii="Arial" w:hAnsi="Arial" w:cs="Arial"/>
          <w:color w:val="000000" w:themeColor="text1"/>
          <w:sz w:val="22"/>
          <w:szCs w:val="22"/>
          <w:highlight w:val="lightGray"/>
        </w:rPr>
        <w:t>[</w:t>
      </w:r>
      <w:r w:rsidRPr="009E053E">
        <w:rPr>
          <w:rFonts w:ascii="Arial" w:hAnsi="Arial" w:cs="Arial"/>
          <w:color w:val="000000" w:themeColor="text1"/>
          <w:sz w:val="22"/>
          <w:szCs w:val="22"/>
          <w:highlight w:val="lightGray"/>
        </w:rPr>
        <w:t>perduoda</w:t>
      </w:r>
      <w:r w:rsidR="00F72B69" w:rsidRPr="009E053E">
        <w:rPr>
          <w:rFonts w:ascii="Arial" w:hAnsi="Arial" w:cs="Arial"/>
          <w:color w:val="000000" w:themeColor="text1"/>
          <w:sz w:val="22"/>
          <w:szCs w:val="22"/>
          <w:highlight w:val="lightGray"/>
        </w:rPr>
        <w:t>]</w:t>
      </w:r>
      <w:r w:rsidRPr="003A7BBD">
        <w:rPr>
          <w:rFonts w:ascii="Arial" w:hAnsi="Arial" w:cs="Arial"/>
          <w:color w:val="000000" w:themeColor="text1"/>
          <w:sz w:val="22"/>
          <w:szCs w:val="22"/>
        </w:rPr>
        <w:t xml:space="preserve"> Elektros tinklus, nurodytus </w:t>
      </w:r>
      <w:r w:rsidRPr="003A7BB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IMTD Paskirstymas Projektas Nr. </w:t>
      </w:r>
      <w:r w:rsidR="002914B6" w:rsidRPr="003A7BBD">
        <w:rPr>
          <w:rFonts w:ascii="Arial" w:hAnsi="Arial" w:cs="Arial"/>
          <w:i/>
          <w:iCs/>
          <w:color w:val="000000" w:themeColor="text1"/>
          <w:sz w:val="22"/>
          <w:szCs w:val="22"/>
          <w:highlight w:val="lightGray"/>
        </w:rPr>
        <w:t>[</w:t>
      </w:r>
      <w:proofErr w:type="spellStart"/>
      <w:r w:rsidR="002914B6" w:rsidRPr="003A7BBD">
        <w:rPr>
          <w:rFonts w:ascii="Arial" w:hAnsi="Arial" w:cs="Arial"/>
          <w:i/>
          <w:iCs/>
          <w:color w:val="000000" w:themeColor="text1"/>
          <w:sz w:val="22"/>
          <w:szCs w:val="22"/>
          <w:highlight w:val="lightGray"/>
        </w:rPr>
        <w:t>AAAAxxxxx</w:t>
      </w:r>
      <w:proofErr w:type="spellEnd"/>
      <w:r w:rsidR="002914B6" w:rsidRPr="003A7BBD">
        <w:rPr>
          <w:rFonts w:ascii="Arial" w:hAnsi="Arial" w:cs="Arial"/>
          <w:i/>
          <w:iCs/>
          <w:color w:val="000000" w:themeColor="text1"/>
          <w:sz w:val="22"/>
          <w:szCs w:val="22"/>
          <w:highlight w:val="lightGray"/>
        </w:rPr>
        <w:t>]</w:t>
      </w:r>
      <w:r w:rsidR="00C93B0C" w:rsidRPr="003A7BB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3A7BBD">
        <w:rPr>
          <w:rFonts w:ascii="Arial" w:hAnsi="Arial" w:cs="Arial"/>
          <w:color w:val="000000" w:themeColor="text1"/>
          <w:sz w:val="22"/>
          <w:szCs w:val="22"/>
        </w:rPr>
        <w:t>(Akto priedas Nr. 1)  Operatoriaus nuosavybėn, ir garantuoja, kad šiuo metu neturi ir ateityje neteiks Operatoriui jokių pretenzijų dėl atlygio už šiuo Aktu Operatoriui perduotus Elektros tinklus;</w:t>
      </w:r>
    </w:p>
    <w:p w14:paraId="0615181A" w14:textId="0AC47F19" w:rsidR="00F72B69" w:rsidRPr="003A7BBD" w:rsidRDefault="006D191E" w:rsidP="00F72B69">
      <w:pPr>
        <w:pStyle w:val="ListParagraph"/>
        <w:numPr>
          <w:ilvl w:val="0"/>
          <w:numId w:val="30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3A7BBD">
        <w:rPr>
          <w:rFonts w:ascii="Arial" w:hAnsi="Arial" w:cs="Arial"/>
          <w:sz w:val="22"/>
          <w:szCs w:val="22"/>
        </w:rPr>
        <w:t xml:space="preserve">Klientas iki šio Akto pasirašymo dienos pagal </w:t>
      </w:r>
      <w:r w:rsidR="00BA0B5F" w:rsidRPr="003A7BBD">
        <w:rPr>
          <w:rFonts w:ascii="Arial" w:hAnsi="Arial" w:cs="Arial"/>
          <w:color w:val="000000" w:themeColor="text1"/>
          <w:sz w:val="22"/>
          <w:szCs w:val="22"/>
        </w:rPr>
        <w:t>Sutart</w:t>
      </w:r>
      <w:r w:rsidR="007B7F03" w:rsidRPr="003A7BBD">
        <w:rPr>
          <w:rFonts w:ascii="Arial" w:hAnsi="Arial" w:cs="Arial"/>
          <w:color w:val="000000" w:themeColor="text1"/>
          <w:sz w:val="22"/>
          <w:szCs w:val="22"/>
        </w:rPr>
        <w:t>į</w:t>
      </w:r>
      <w:r w:rsidR="00EA1AE6" w:rsidRPr="003A7BBD">
        <w:rPr>
          <w:rFonts w:ascii="Arial" w:hAnsi="Arial" w:cs="Arial"/>
          <w:color w:val="000000" w:themeColor="text1"/>
          <w:sz w:val="22"/>
          <w:szCs w:val="22"/>
        </w:rPr>
        <w:t xml:space="preserve"> Operatoriui</w:t>
      </w:r>
      <w:r w:rsidR="00DB6BA9" w:rsidRPr="003A7BB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914B6" w:rsidRPr="003A7BBD">
        <w:rPr>
          <w:rFonts w:ascii="Arial" w:hAnsi="Arial" w:cs="Arial"/>
          <w:sz w:val="22"/>
          <w:szCs w:val="22"/>
          <w:highlight w:val="lightGray"/>
        </w:rPr>
        <w:t>[</w:t>
      </w:r>
      <w:r w:rsidR="00F47CD0" w:rsidRPr="003A7BBD">
        <w:rPr>
          <w:rFonts w:ascii="Arial" w:hAnsi="Arial" w:cs="Arial"/>
          <w:sz w:val="22"/>
          <w:szCs w:val="22"/>
          <w:highlight w:val="lightGray"/>
        </w:rPr>
        <w:t>nemokėjo</w:t>
      </w:r>
      <w:r w:rsidR="002914B6" w:rsidRPr="003A7BBD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F47CD0" w:rsidRPr="003A7BBD">
        <w:rPr>
          <w:rFonts w:ascii="Arial" w:hAnsi="Arial" w:cs="Arial"/>
          <w:sz w:val="22"/>
          <w:szCs w:val="22"/>
          <w:highlight w:val="lightGray"/>
        </w:rPr>
        <w:t>preliminarios įmokos</w:t>
      </w:r>
      <w:bookmarkStart w:id="2" w:name="_Hlk48849658"/>
      <w:r w:rsidR="002345A4" w:rsidRPr="003A7BBD">
        <w:rPr>
          <w:rFonts w:ascii="Arial" w:hAnsi="Arial" w:cs="Arial"/>
          <w:sz w:val="22"/>
          <w:szCs w:val="22"/>
          <w:highlight w:val="lightGray"/>
        </w:rPr>
        <w:t>]</w:t>
      </w:r>
      <w:r w:rsidR="009E053E" w:rsidRPr="009E053E">
        <w:rPr>
          <w:rFonts w:ascii="Arial" w:hAnsi="Arial" w:cs="Arial"/>
          <w:sz w:val="22"/>
          <w:szCs w:val="22"/>
        </w:rPr>
        <w:t xml:space="preserve"> </w:t>
      </w:r>
      <w:r w:rsidR="002914B6" w:rsidRPr="009E053E">
        <w:rPr>
          <w:rFonts w:ascii="Arial" w:hAnsi="Arial" w:cs="Arial"/>
          <w:sz w:val="22"/>
          <w:szCs w:val="22"/>
        </w:rPr>
        <w:t xml:space="preserve">/ </w:t>
      </w:r>
      <w:r w:rsidR="002345A4" w:rsidRPr="003A7BBD">
        <w:rPr>
          <w:rFonts w:ascii="Arial" w:hAnsi="Arial" w:cs="Arial"/>
          <w:sz w:val="22"/>
          <w:szCs w:val="22"/>
          <w:highlight w:val="lightGray"/>
        </w:rPr>
        <w:t>[</w:t>
      </w:r>
      <w:r w:rsidR="002914B6" w:rsidRPr="003A7BBD">
        <w:rPr>
          <w:rFonts w:ascii="Arial" w:hAnsi="Arial" w:cs="Arial"/>
          <w:sz w:val="22"/>
          <w:szCs w:val="22"/>
          <w:highlight w:val="lightGray"/>
        </w:rPr>
        <w:t>sumokėjo preliminarią įmoką</w:t>
      </w:r>
      <w:r w:rsidR="002345A4" w:rsidRPr="003A7BBD">
        <w:rPr>
          <w:rFonts w:ascii="Arial" w:hAnsi="Arial" w:cs="Arial"/>
          <w:sz w:val="22"/>
          <w:szCs w:val="22"/>
          <w:highlight w:val="lightGray"/>
        </w:rPr>
        <w:t>/</w:t>
      </w:r>
      <w:r w:rsidR="006B0CBB" w:rsidRPr="003A7BBD">
        <w:rPr>
          <w:rFonts w:ascii="Arial" w:hAnsi="Arial" w:cs="Arial"/>
          <w:sz w:val="22"/>
          <w:szCs w:val="22"/>
          <w:highlight w:val="lightGray"/>
        </w:rPr>
        <w:t>(</w:t>
      </w:r>
      <w:r w:rsidR="002345A4" w:rsidRPr="003A7BBD">
        <w:rPr>
          <w:rFonts w:ascii="Arial" w:hAnsi="Arial" w:cs="Arial"/>
          <w:sz w:val="22"/>
          <w:szCs w:val="22"/>
          <w:highlight w:val="lightGray"/>
        </w:rPr>
        <w:t>-</w:t>
      </w:r>
      <w:proofErr w:type="spellStart"/>
      <w:r w:rsidR="006B0CBB" w:rsidRPr="003A7BBD">
        <w:rPr>
          <w:rFonts w:ascii="Arial" w:hAnsi="Arial" w:cs="Arial"/>
          <w:sz w:val="22"/>
          <w:szCs w:val="22"/>
          <w:highlight w:val="lightGray"/>
        </w:rPr>
        <w:t>as</w:t>
      </w:r>
      <w:proofErr w:type="spellEnd"/>
      <w:r w:rsidR="006B0CBB" w:rsidRPr="003A7BBD">
        <w:rPr>
          <w:rFonts w:ascii="Arial" w:hAnsi="Arial" w:cs="Arial"/>
          <w:sz w:val="22"/>
          <w:szCs w:val="22"/>
          <w:highlight w:val="lightGray"/>
        </w:rPr>
        <w:t>) 2xxx m. mėn</w:t>
      </w:r>
      <w:r w:rsidR="00F72B69" w:rsidRPr="003A7BBD">
        <w:rPr>
          <w:rFonts w:ascii="Arial" w:hAnsi="Arial" w:cs="Arial"/>
          <w:sz w:val="22"/>
          <w:szCs w:val="22"/>
          <w:highlight w:val="lightGray"/>
        </w:rPr>
        <w:t>uo</w:t>
      </w:r>
      <w:r w:rsidR="006B0CBB" w:rsidRPr="003A7BBD">
        <w:rPr>
          <w:rFonts w:ascii="Arial" w:hAnsi="Arial" w:cs="Arial"/>
          <w:sz w:val="22"/>
          <w:szCs w:val="22"/>
          <w:highlight w:val="lightGray"/>
        </w:rPr>
        <w:t xml:space="preserve"> x d. </w:t>
      </w:r>
      <w:r w:rsidR="002914B6" w:rsidRPr="003A7BBD">
        <w:rPr>
          <w:rFonts w:ascii="Arial" w:hAnsi="Arial" w:cs="Arial"/>
          <w:sz w:val="22"/>
          <w:szCs w:val="22"/>
          <w:highlight w:val="lightGray"/>
        </w:rPr>
        <w:t xml:space="preserve">– xx Eur </w:t>
      </w:r>
      <w:r w:rsidR="00670ED6" w:rsidRPr="003A7BBD">
        <w:rPr>
          <w:rFonts w:ascii="Arial" w:hAnsi="Arial" w:cs="Arial"/>
          <w:sz w:val="22"/>
          <w:szCs w:val="22"/>
          <w:highlight w:val="lightGray"/>
        </w:rPr>
        <w:t>xx ct (</w:t>
      </w:r>
      <w:r w:rsidR="00F72B69" w:rsidRPr="003A7BBD">
        <w:rPr>
          <w:rFonts w:ascii="Arial" w:hAnsi="Arial" w:cs="Arial"/>
          <w:sz w:val="22"/>
          <w:szCs w:val="22"/>
          <w:highlight w:val="lightGray"/>
        </w:rPr>
        <w:t>[įrašyti sumą žodžiais]</w:t>
      </w:r>
      <w:r w:rsidR="00F72B69" w:rsidRPr="003A7BBD">
        <w:rPr>
          <w:rFonts w:ascii="Arial" w:hAnsi="Arial" w:cs="Arial"/>
          <w:sz w:val="22"/>
          <w:szCs w:val="22"/>
        </w:rPr>
        <w:t xml:space="preserve"> Eur, </w:t>
      </w:r>
      <w:r w:rsidR="00F72B69" w:rsidRPr="003A7BBD">
        <w:rPr>
          <w:rFonts w:ascii="Arial" w:hAnsi="Arial" w:cs="Arial"/>
          <w:sz w:val="22"/>
          <w:szCs w:val="22"/>
          <w:highlight w:val="lightGray"/>
        </w:rPr>
        <w:t>xx</w:t>
      </w:r>
      <w:r w:rsidR="00F72B69" w:rsidRPr="003A7BBD">
        <w:rPr>
          <w:rFonts w:ascii="Arial" w:hAnsi="Arial" w:cs="Arial"/>
          <w:sz w:val="22"/>
          <w:szCs w:val="22"/>
        </w:rPr>
        <w:t xml:space="preserve"> ct</w:t>
      </w:r>
      <w:r w:rsidR="00670ED6" w:rsidRPr="003A7BBD">
        <w:rPr>
          <w:rFonts w:ascii="Arial" w:hAnsi="Arial" w:cs="Arial"/>
          <w:sz w:val="22"/>
          <w:szCs w:val="22"/>
          <w:highlight w:val="lightGray"/>
        </w:rPr>
        <w:t>)</w:t>
      </w:r>
      <w:r w:rsidR="009E053E">
        <w:rPr>
          <w:rFonts w:ascii="Arial" w:hAnsi="Arial" w:cs="Arial"/>
          <w:sz w:val="22"/>
          <w:szCs w:val="22"/>
          <w:highlight w:val="lightGray"/>
        </w:rPr>
        <w:t xml:space="preserve"> su PVM</w:t>
      </w:r>
      <w:r w:rsidR="002914B6" w:rsidRPr="003A7BBD">
        <w:rPr>
          <w:rFonts w:ascii="Arial" w:hAnsi="Arial" w:cs="Arial"/>
          <w:sz w:val="22"/>
          <w:szCs w:val="22"/>
          <w:highlight w:val="lightGray"/>
        </w:rPr>
        <w:t>]</w:t>
      </w:r>
      <w:bookmarkEnd w:id="2"/>
      <w:r w:rsidR="009E053E">
        <w:rPr>
          <w:rFonts w:ascii="Arial" w:hAnsi="Arial" w:cs="Arial"/>
          <w:sz w:val="22"/>
          <w:szCs w:val="22"/>
        </w:rPr>
        <w:t>;</w:t>
      </w:r>
    </w:p>
    <w:p w14:paraId="1DE039E2" w14:textId="66454AAF" w:rsidR="006D191E" w:rsidRPr="008B7244" w:rsidRDefault="00DF7FB4" w:rsidP="00F72B69">
      <w:pPr>
        <w:pStyle w:val="ListParagraph"/>
        <w:numPr>
          <w:ilvl w:val="0"/>
          <w:numId w:val="30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3A7BBD">
        <w:rPr>
          <w:rFonts w:ascii="Arial" w:hAnsi="Arial" w:cs="Arial"/>
          <w:color w:val="000000"/>
          <w:spacing w:val="-1"/>
          <w:sz w:val="22"/>
          <w:szCs w:val="22"/>
        </w:rPr>
        <w:t>Operatoriaus perskaičiuota galutinė Paslaugos kainos dalis yra mažesnė už Kliento sumokėtą preliminarią Paslaugos kainos dalį</w:t>
      </w:r>
      <w:r w:rsidR="00D25BFF" w:rsidRPr="003A7BBD">
        <w:rPr>
          <w:rFonts w:ascii="Arial" w:hAnsi="Arial" w:cs="Arial"/>
          <w:sz w:val="22"/>
          <w:szCs w:val="22"/>
        </w:rPr>
        <w:t xml:space="preserve">, todėl </w:t>
      </w:r>
      <w:r w:rsidR="00990D0B" w:rsidRPr="003A7BBD">
        <w:rPr>
          <w:rFonts w:ascii="Arial" w:hAnsi="Arial" w:cs="Arial"/>
          <w:sz w:val="22"/>
          <w:szCs w:val="22"/>
        </w:rPr>
        <w:t>remiantis Sutarti</w:t>
      </w:r>
      <w:r w:rsidR="007C10EF" w:rsidRPr="003A7BBD">
        <w:rPr>
          <w:rFonts w:ascii="Arial" w:hAnsi="Arial" w:cs="Arial"/>
          <w:sz w:val="22"/>
          <w:szCs w:val="22"/>
        </w:rPr>
        <w:t>mi</w:t>
      </w:r>
      <w:r w:rsidR="00422804" w:rsidRPr="003A7BBD">
        <w:rPr>
          <w:rFonts w:ascii="Arial" w:hAnsi="Arial" w:cs="Arial"/>
          <w:sz w:val="22"/>
          <w:szCs w:val="22"/>
        </w:rPr>
        <w:t xml:space="preserve">, 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>Operatorius s</w:t>
      </w:r>
      <w:r w:rsidR="0092365C" w:rsidRPr="003A7BBD">
        <w:rPr>
          <w:rFonts w:ascii="Arial" w:hAnsi="Arial" w:cs="Arial"/>
          <w:color w:val="000000"/>
          <w:spacing w:val="2"/>
          <w:sz w:val="22"/>
          <w:szCs w:val="22"/>
        </w:rPr>
        <w:t>k</w:t>
      </w:r>
      <w:r w:rsidR="0092365C" w:rsidRPr="003A7BBD">
        <w:rPr>
          <w:rFonts w:ascii="Arial" w:hAnsi="Arial" w:cs="Arial"/>
          <w:color w:val="000000"/>
          <w:spacing w:val="-1"/>
          <w:sz w:val="22"/>
          <w:szCs w:val="22"/>
        </w:rPr>
        <w:t>i</w:t>
      </w:r>
      <w:r w:rsidR="0092365C" w:rsidRPr="003A7BBD">
        <w:rPr>
          <w:rFonts w:ascii="Arial" w:hAnsi="Arial" w:cs="Arial"/>
          <w:color w:val="000000"/>
          <w:spacing w:val="1"/>
          <w:sz w:val="22"/>
          <w:szCs w:val="22"/>
        </w:rPr>
        <w:t>rt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>u</w:t>
      </w:r>
      <w:r w:rsidR="0092365C" w:rsidRPr="003A7BBD">
        <w:rPr>
          <w:rFonts w:ascii="Arial" w:hAnsi="Arial" w:cs="Arial"/>
          <w:color w:val="000000"/>
          <w:spacing w:val="1"/>
          <w:sz w:val="22"/>
          <w:szCs w:val="22"/>
        </w:rPr>
        <w:t>m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 xml:space="preserve">ą </w:t>
      </w:r>
      <w:r w:rsidR="0092365C" w:rsidRPr="003A7BBD">
        <w:rPr>
          <w:rFonts w:ascii="Arial" w:hAnsi="Arial" w:cs="Arial"/>
          <w:color w:val="000000"/>
          <w:spacing w:val="1"/>
          <w:sz w:val="22"/>
          <w:szCs w:val="22"/>
        </w:rPr>
        <w:t>t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>a</w:t>
      </w:r>
      <w:r w:rsidR="0092365C" w:rsidRPr="003A7BBD">
        <w:rPr>
          <w:rFonts w:ascii="Arial" w:hAnsi="Arial" w:cs="Arial"/>
          <w:color w:val="000000"/>
          <w:spacing w:val="1"/>
          <w:sz w:val="22"/>
          <w:szCs w:val="22"/>
        </w:rPr>
        <w:t>r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 xml:space="preserve">p </w:t>
      </w:r>
      <w:r w:rsidR="0092365C" w:rsidRPr="003A7BBD">
        <w:rPr>
          <w:rFonts w:ascii="Arial" w:hAnsi="Arial" w:cs="Arial"/>
          <w:color w:val="000000"/>
          <w:spacing w:val="-1"/>
          <w:sz w:val="22"/>
          <w:szCs w:val="22"/>
        </w:rPr>
        <w:t>Kliento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 xml:space="preserve"> su</w:t>
      </w:r>
      <w:r w:rsidR="0092365C" w:rsidRPr="003A7BBD">
        <w:rPr>
          <w:rFonts w:ascii="Arial" w:hAnsi="Arial" w:cs="Arial"/>
          <w:color w:val="000000"/>
          <w:spacing w:val="1"/>
          <w:sz w:val="22"/>
          <w:szCs w:val="22"/>
        </w:rPr>
        <w:t>m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>o</w:t>
      </w:r>
      <w:r w:rsidR="0092365C" w:rsidRPr="003A7BBD">
        <w:rPr>
          <w:rFonts w:ascii="Arial" w:hAnsi="Arial" w:cs="Arial"/>
          <w:color w:val="000000"/>
          <w:spacing w:val="2"/>
          <w:sz w:val="22"/>
          <w:szCs w:val="22"/>
        </w:rPr>
        <w:t>k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>ė</w:t>
      </w:r>
      <w:r w:rsidR="0092365C" w:rsidRPr="003A7BBD">
        <w:rPr>
          <w:rFonts w:ascii="Arial" w:hAnsi="Arial" w:cs="Arial"/>
          <w:color w:val="000000"/>
          <w:spacing w:val="1"/>
          <w:sz w:val="22"/>
          <w:szCs w:val="22"/>
        </w:rPr>
        <w:t>t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>os p</w:t>
      </w:r>
      <w:r w:rsidR="0092365C" w:rsidRPr="003A7BBD">
        <w:rPr>
          <w:rFonts w:ascii="Arial" w:hAnsi="Arial" w:cs="Arial"/>
          <w:color w:val="000000"/>
          <w:spacing w:val="1"/>
          <w:sz w:val="22"/>
          <w:szCs w:val="22"/>
        </w:rPr>
        <w:t>r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>e</w:t>
      </w:r>
      <w:r w:rsidR="0092365C" w:rsidRPr="003A7BBD">
        <w:rPr>
          <w:rFonts w:ascii="Arial" w:hAnsi="Arial" w:cs="Arial"/>
          <w:color w:val="000000"/>
          <w:spacing w:val="-1"/>
          <w:sz w:val="22"/>
          <w:szCs w:val="22"/>
        </w:rPr>
        <w:t>li</w:t>
      </w:r>
      <w:r w:rsidR="0092365C" w:rsidRPr="003A7BBD">
        <w:rPr>
          <w:rFonts w:ascii="Arial" w:hAnsi="Arial" w:cs="Arial"/>
          <w:color w:val="000000"/>
          <w:spacing w:val="1"/>
          <w:sz w:val="22"/>
          <w:szCs w:val="22"/>
        </w:rPr>
        <w:t>m</w:t>
      </w:r>
      <w:r w:rsidR="0092365C" w:rsidRPr="003A7BBD">
        <w:rPr>
          <w:rFonts w:ascii="Arial" w:hAnsi="Arial" w:cs="Arial"/>
          <w:color w:val="000000"/>
          <w:spacing w:val="-1"/>
          <w:sz w:val="22"/>
          <w:szCs w:val="22"/>
        </w:rPr>
        <w:t>i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>na</w:t>
      </w:r>
      <w:r w:rsidR="0092365C" w:rsidRPr="003A7BBD">
        <w:rPr>
          <w:rFonts w:ascii="Arial" w:hAnsi="Arial" w:cs="Arial"/>
          <w:color w:val="000000"/>
          <w:spacing w:val="1"/>
          <w:sz w:val="22"/>
          <w:szCs w:val="22"/>
        </w:rPr>
        <w:t>r</w:t>
      </w:r>
      <w:r w:rsidR="0092365C" w:rsidRPr="003A7BBD">
        <w:rPr>
          <w:rFonts w:ascii="Arial" w:hAnsi="Arial" w:cs="Arial"/>
          <w:color w:val="000000"/>
          <w:spacing w:val="-1"/>
          <w:sz w:val="22"/>
          <w:szCs w:val="22"/>
        </w:rPr>
        <w:t>i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 xml:space="preserve">os </w:t>
      </w:r>
      <w:r w:rsidR="0092365C" w:rsidRPr="003A7BBD">
        <w:rPr>
          <w:rFonts w:ascii="Arial" w:hAnsi="Arial" w:cs="Arial"/>
          <w:color w:val="000000"/>
          <w:spacing w:val="-1"/>
          <w:sz w:val="22"/>
          <w:szCs w:val="22"/>
        </w:rPr>
        <w:t>P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>as</w:t>
      </w:r>
      <w:r w:rsidR="0092365C" w:rsidRPr="003A7BBD">
        <w:rPr>
          <w:rFonts w:ascii="Arial" w:hAnsi="Arial" w:cs="Arial"/>
          <w:color w:val="000000"/>
          <w:spacing w:val="-1"/>
          <w:sz w:val="22"/>
          <w:szCs w:val="22"/>
        </w:rPr>
        <w:t>l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>au</w:t>
      </w:r>
      <w:r w:rsidR="0092365C" w:rsidRPr="003A7BBD">
        <w:rPr>
          <w:rFonts w:ascii="Arial" w:hAnsi="Arial" w:cs="Arial"/>
          <w:color w:val="000000"/>
          <w:spacing w:val="2"/>
          <w:sz w:val="22"/>
          <w:szCs w:val="22"/>
        </w:rPr>
        <w:t>g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 xml:space="preserve">os </w:t>
      </w:r>
      <w:r w:rsidR="0092365C" w:rsidRPr="003A7BBD">
        <w:rPr>
          <w:rFonts w:ascii="Arial" w:hAnsi="Arial" w:cs="Arial"/>
          <w:color w:val="000000"/>
          <w:spacing w:val="2"/>
          <w:sz w:val="22"/>
          <w:szCs w:val="22"/>
        </w:rPr>
        <w:t>k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>a</w:t>
      </w:r>
      <w:r w:rsidR="0092365C" w:rsidRPr="003A7BBD">
        <w:rPr>
          <w:rFonts w:ascii="Arial" w:hAnsi="Arial" w:cs="Arial"/>
          <w:color w:val="000000"/>
          <w:spacing w:val="-1"/>
          <w:sz w:val="22"/>
          <w:szCs w:val="22"/>
        </w:rPr>
        <w:t>i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 xml:space="preserve">nos dalies bei </w:t>
      </w:r>
      <w:r w:rsidR="0092365C" w:rsidRPr="003A7BBD">
        <w:rPr>
          <w:rFonts w:ascii="Arial" w:hAnsi="Arial" w:cs="Arial"/>
          <w:color w:val="000000"/>
          <w:spacing w:val="2"/>
          <w:sz w:val="22"/>
          <w:szCs w:val="22"/>
        </w:rPr>
        <w:t>g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>a</w:t>
      </w:r>
      <w:r w:rsidR="0092365C" w:rsidRPr="003A7BBD">
        <w:rPr>
          <w:rFonts w:ascii="Arial" w:hAnsi="Arial" w:cs="Arial"/>
          <w:color w:val="000000"/>
          <w:spacing w:val="-1"/>
          <w:sz w:val="22"/>
          <w:szCs w:val="22"/>
        </w:rPr>
        <w:t>l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>u</w:t>
      </w:r>
      <w:r w:rsidR="0092365C" w:rsidRPr="003A7BBD">
        <w:rPr>
          <w:rFonts w:ascii="Arial" w:hAnsi="Arial" w:cs="Arial"/>
          <w:color w:val="000000"/>
          <w:spacing w:val="1"/>
          <w:sz w:val="22"/>
          <w:szCs w:val="22"/>
        </w:rPr>
        <w:t>t</w:t>
      </w:r>
      <w:r w:rsidR="0092365C" w:rsidRPr="003A7BBD">
        <w:rPr>
          <w:rFonts w:ascii="Arial" w:hAnsi="Arial" w:cs="Arial"/>
          <w:color w:val="000000"/>
          <w:spacing w:val="-1"/>
          <w:sz w:val="22"/>
          <w:szCs w:val="22"/>
        </w:rPr>
        <w:t>i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 xml:space="preserve">nės </w:t>
      </w:r>
      <w:r w:rsidR="0092365C" w:rsidRPr="003A7BBD">
        <w:rPr>
          <w:rFonts w:ascii="Arial" w:hAnsi="Arial" w:cs="Arial"/>
          <w:color w:val="000000"/>
          <w:spacing w:val="-1"/>
          <w:sz w:val="22"/>
          <w:szCs w:val="22"/>
        </w:rPr>
        <w:t>P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>as</w:t>
      </w:r>
      <w:r w:rsidR="0092365C" w:rsidRPr="003A7BBD">
        <w:rPr>
          <w:rFonts w:ascii="Arial" w:hAnsi="Arial" w:cs="Arial"/>
          <w:color w:val="000000"/>
          <w:spacing w:val="-1"/>
          <w:sz w:val="22"/>
          <w:szCs w:val="22"/>
        </w:rPr>
        <w:t>l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>au</w:t>
      </w:r>
      <w:r w:rsidR="0092365C" w:rsidRPr="003A7BBD">
        <w:rPr>
          <w:rFonts w:ascii="Arial" w:hAnsi="Arial" w:cs="Arial"/>
          <w:color w:val="000000"/>
          <w:spacing w:val="2"/>
          <w:sz w:val="22"/>
          <w:szCs w:val="22"/>
        </w:rPr>
        <w:t>g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 xml:space="preserve">os </w:t>
      </w:r>
      <w:r w:rsidR="0092365C" w:rsidRPr="003A7BBD">
        <w:rPr>
          <w:rFonts w:ascii="Arial" w:hAnsi="Arial" w:cs="Arial"/>
          <w:color w:val="000000"/>
          <w:spacing w:val="2"/>
          <w:sz w:val="22"/>
          <w:szCs w:val="22"/>
        </w:rPr>
        <w:t>k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>a</w:t>
      </w:r>
      <w:r w:rsidR="0092365C" w:rsidRPr="003A7BBD">
        <w:rPr>
          <w:rFonts w:ascii="Arial" w:hAnsi="Arial" w:cs="Arial"/>
          <w:color w:val="000000"/>
          <w:spacing w:val="-1"/>
          <w:sz w:val="22"/>
          <w:szCs w:val="22"/>
        </w:rPr>
        <w:t>i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>nos</w:t>
      </w:r>
      <w:r w:rsidR="00F72B69" w:rsidRPr="003A7BBD">
        <w:rPr>
          <w:rFonts w:ascii="Arial" w:hAnsi="Arial" w:cs="Arial"/>
          <w:color w:val="000000"/>
          <w:sz w:val="22"/>
          <w:szCs w:val="22"/>
        </w:rPr>
        <w:t>, kuris yra [</w:t>
      </w:r>
      <w:r w:rsidR="00F72B69" w:rsidRPr="003A7BBD">
        <w:rPr>
          <w:rFonts w:ascii="Arial" w:hAnsi="Arial" w:cs="Arial"/>
          <w:color w:val="000000"/>
          <w:sz w:val="22"/>
          <w:szCs w:val="22"/>
          <w:highlight w:val="lightGray"/>
        </w:rPr>
        <w:t xml:space="preserve">xx Eur </w:t>
      </w:r>
      <w:r w:rsidR="00F72B69" w:rsidRPr="003A7BBD">
        <w:rPr>
          <w:rFonts w:ascii="Arial" w:hAnsi="Arial" w:cs="Arial"/>
          <w:sz w:val="22"/>
          <w:szCs w:val="22"/>
          <w:highlight w:val="lightGray"/>
        </w:rPr>
        <w:t>([įrašyti sumą žodžiais] Eur, xx ct)</w:t>
      </w:r>
      <w:r w:rsidR="009E053E">
        <w:rPr>
          <w:rFonts w:ascii="Arial" w:hAnsi="Arial" w:cs="Arial"/>
          <w:sz w:val="22"/>
          <w:szCs w:val="22"/>
          <w:highlight w:val="lightGray"/>
        </w:rPr>
        <w:t>]</w:t>
      </w:r>
      <w:r w:rsidR="00F72B69" w:rsidRPr="003A7BBD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F72B69" w:rsidRPr="003A7BBD">
        <w:rPr>
          <w:rFonts w:ascii="Arial" w:hAnsi="Arial" w:cs="Arial"/>
          <w:sz w:val="22"/>
          <w:szCs w:val="22"/>
        </w:rPr>
        <w:t>su PVM,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 xml:space="preserve"> </w:t>
      </w:r>
      <w:r w:rsidR="0092365C" w:rsidRPr="003A7BBD">
        <w:rPr>
          <w:rFonts w:ascii="Arial" w:hAnsi="Arial" w:cs="Arial"/>
          <w:color w:val="000000"/>
          <w:spacing w:val="2"/>
          <w:sz w:val="22"/>
          <w:szCs w:val="22"/>
        </w:rPr>
        <w:t>g</w:t>
      </w:r>
      <w:r w:rsidR="0092365C" w:rsidRPr="003A7BBD">
        <w:rPr>
          <w:rFonts w:ascii="Arial" w:hAnsi="Arial" w:cs="Arial"/>
          <w:color w:val="000000"/>
          <w:spacing w:val="1"/>
          <w:sz w:val="22"/>
          <w:szCs w:val="22"/>
        </w:rPr>
        <w:t>r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>ą</w:t>
      </w:r>
      <w:r w:rsidR="0092365C" w:rsidRPr="003A7BBD">
        <w:rPr>
          <w:rFonts w:ascii="Arial" w:hAnsi="Arial" w:cs="Arial"/>
          <w:color w:val="000000"/>
          <w:spacing w:val="-2"/>
          <w:sz w:val="22"/>
          <w:szCs w:val="22"/>
        </w:rPr>
        <w:t>ž</w:t>
      </w:r>
      <w:r w:rsidR="0092365C" w:rsidRPr="003A7BBD">
        <w:rPr>
          <w:rFonts w:ascii="Arial" w:hAnsi="Arial" w:cs="Arial"/>
          <w:color w:val="000000"/>
          <w:spacing w:val="-1"/>
          <w:sz w:val="22"/>
          <w:szCs w:val="22"/>
        </w:rPr>
        <w:t>i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>n</w:t>
      </w:r>
      <w:r w:rsidR="00F32D91" w:rsidRPr="003A7BBD">
        <w:rPr>
          <w:rFonts w:ascii="Arial" w:hAnsi="Arial" w:cs="Arial"/>
          <w:color w:val="000000"/>
          <w:sz w:val="22"/>
          <w:szCs w:val="22"/>
        </w:rPr>
        <w:t>s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 xml:space="preserve"> </w:t>
      </w:r>
      <w:r w:rsidR="0092365C" w:rsidRPr="003A7BBD">
        <w:rPr>
          <w:rFonts w:ascii="Arial" w:hAnsi="Arial" w:cs="Arial"/>
          <w:color w:val="000000"/>
          <w:spacing w:val="-1"/>
          <w:sz w:val="22"/>
          <w:szCs w:val="22"/>
        </w:rPr>
        <w:t>Klientui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 xml:space="preserve"> per </w:t>
      </w:r>
      <w:r w:rsidR="0092365C" w:rsidRPr="003A7BBD">
        <w:rPr>
          <w:rFonts w:ascii="Arial" w:hAnsi="Arial" w:cs="Arial"/>
          <w:color w:val="000000"/>
          <w:spacing w:val="6"/>
          <w:sz w:val="22"/>
          <w:szCs w:val="22"/>
        </w:rPr>
        <w:t>10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 xml:space="preserve"> </w:t>
      </w:r>
      <w:r w:rsidR="0092365C" w:rsidRPr="003A7BBD">
        <w:rPr>
          <w:rFonts w:ascii="Arial" w:hAnsi="Arial" w:cs="Arial"/>
          <w:color w:val="000000"/>
          <w:spacing w:val="1"/>
          <w:sz w:val="22"/>
          <w:szCs w:val="22"/>
        </w:rPr>
        <w:t>(dešimt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 xml:space="preserve">) </w:t>
      </w:r>
      <w:r w:rsidR="0092365C" w:rsidRPr="003A7BBD">
        <w:rPr>
          <w:rFonts w:ascii="Arial" w:hAnsi="Arial" w:cs="Arial"/>
          <w:color w:val="000000"/>
          <w:spacing w:val="2"/>
          <w:sz w:val="22"/>
          <w:szCs w:val="22"/>
        </w:rPr>
        <w:t>k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>a</w:t>
      </w:r>
      <w:r w:rsidR="0092365C" w:rsidRPr="003A7BBD">
        <w:rPr>
          <w:rFonts w:ascii="Arial" w:hAnsi="Arial" w:cs="Arial"/>
          <w:color w:val="000000"/>
          <w:spacing w:val="-1"/>
          <w:sz w:val="22"/>
          <w:szCs w:val="22"/>
        </w:rPr>
        <w:t>l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>endo</w:t>
      </w:r>
      <w:r w:rsidR="0092365C" w:rsidRPr="003A7BBD">
        <w:rPr>
          <w:rFonts w:ascii="Arial" w:hAnsi="Arial" w:cs="Arial"/>
          <w:color w:val="000000"/>
          <w:spacing w:val="1"/>
          <w:sz w:val="22"/>
          <w:szCs w:val="22"/>
        </w:rPr>
        <w:t>r</w:t>
      </w:r>
      <w:r w:rsidR="0092365C" w:rsidRPr="003A7BBD">
        <w:rPr>
          <w:rFonts w:ascii="Arial" w:hAnsi="Arial" w:cs="Arial"/>
          <w:color w:val="000000"/>
          <w:spacing w:val="-1"/>
          <w:sz w:val="22"/>
          <w:szCs w:val="22"/>
        </w:rPr>
        <w:t>i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>nių d</w:t>
      </w:r>
      <w:r w:rsidR="0092365C" w:rsidRPr="003A7BBD">
        <w:rPr>
          <w:rFonts w:ascii="Arial" w:hAnsi="Arial" w:cs="Arial"/>
          <w:color w:val="000000"/>
          <w:spacing w:val="-1"/>
          <w:sz w:val="22"/>
          <w:szCs w:val="22"/>
        </w:rPr>
        <w:t>i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 xml:space="preserve">enų, Šalims pasirašius Elektros </w:t>
      </w:r>
      <w:r w:rsidR="007C10EF" w:rsidRPr="003A7BBD">
        <w:rPr>
          <w:rFonts w:ascii="Arial" w:hAnsi="Arial" w:cs="Arial"/>
          <w:color w:val="000000"/>
          <w:sz w:val="22"/>
          <w:szCs w:val="22"/>
        </w:rPr>
        <w:t>tinklų</w:t>
      </w:r>
      <w:r w:rsidR="0092365C" w:rsidRPr="003A7BBD">
        <w:rPr>
          <w:rFonts w:ascii="Arial" w:hAnsi="Arial" w:cs="Arial"/>
          <w:color w:val="000000"/>
          <w:sz w:val="22"/>
          <w:szCs w:val="22"/>
        </w:rPr>
        <w:t xml:space="preserve"> perdavimo – priėmimo aktą ir/ar nuo PVM sąskaitos </w:t>
      </w:r>
      <w:r w:rsidR="0092365C" w:rsidRPr="008B7244">
        <w:rPr>
          <w:rFonts w:ascii="Arial" w:hAnsi="Arial" w:cs="Arial"/>
          <w:color w:val="000000"/>
          <w:sz w:val="22"/>
          <w:szCs w:val="22"/>
        </w:rPr>
        <w:t>faktūros išrašymo</w:t>
      </w:r>
      <w:r w:rsidR="008B0692" w:rsidRPr="008B7244">
        <w:rPr>
          <w:rFonts w:ascii="Arial" w:hAnsi="Arial" w:cs="Arial"/>
          <w:sz w:val="22"/>
          <w:szCs w:val="22"/>
        </w:rPr>
        <w:t>]</w:t>
      </w:r>
      <w:r w:rsidR="002345A4" w:rsidRPr="008B7244">
        <w:rPr>
          <w:rFonts w:ascii="Arial" w:hAnsi="Arial" w:cs="Arial"/>
          <w:b/>
          <w:bCs/>
          <w:i/>
          <w:iCs/>
          <w:sz w:val="22"/>
          <w:szCs w:val="22"/>
          <w:vertAlign w:val="superscript"/>
        </w:rPr>
        <w:t xml:space="preserve"> 3</w:t>
      </w:r>
      <w:r w:rsidR="002345A4" w:rsidRPr="008B7244">
        <w:rPr>
          <w:rFonts w:ascii="Arial" w:hAnsi="Arial" w:cs="Arial"/>
          <w:b/>
          <w:bCs/>
          <w:i/>
          <w:iCs/>
          <w:sz w:val="22"/>
          <w:szCs w:val="22"/>
        </w:rPr>
        <w:t>*</w:t>
      </w:r>
      <w:r w:rsidR="009E053E" w:rsidRPr="008B7244">
        <w:rPr>
          <w:rFonts w:ascii="Arial" w:hAnsi="Arial" w:cs="Arial"/>
          <w:sz w:val="22"/>
          <w:szCs w:val="22"/>
        </w:rPr>
        <w:t>;</w:t>
      </w:r>
    </w:p>
    <w:p w14:paraId="4D10DB23" w14:textId="29E6BC6B" w:rsidR="00755110" w:rsidRPr="008B7244" w:rsidRDefault="008B7244" w:rsidP="00355CB3">
      <w:pPr>
        <w:pStyle w:val="ListParagraph"/>
        <w:numPr>
          <w:ilvl w:val="0"/>
          <w:numId w:val="30"/>
        </w:numPr>
        <w:spacing w:before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B7244">
        <w:rPr>
          <w:rFonts w:ascii="Arial" w:hAnsi="Arial" w:cs="Arial"/>
          <w:sz w:val="22"/>
          <w:szCs w:val="22"/>
        </w:rPr>
        <w:t>Sąnaudų paskirstymo tvarka ir Kliento apmokamas sąnaudų dydis procentais (nurodyti taikomą Elektros energetikos įstatymo 67 straipsnio dalį (punktą) ir atitinkamą dydį)</w:t>
      </w:r>
      <w:r w:rsidR="00755110" w:rsidRPr="008B7244">
        <w:rPr>
          <w:rFonts w:ascii="Arial" w:hAnsi="Arial" w:cs="Arial"/>
          <w:sz w:val="22"/>
          <w:szCs w:val="22"/>
        </w:rPr>
        <w:t>)</w:t>
      </w:r>
      <w:r w:rsidR="002345A4" w:rsidRPr="008B7244">
        <w:rPr>
          <w:rFonts w:ascii="Arial" w:hAnsi="Arial" w:cs="Arial"/>
          <w:b/>
          <w:bCs/>
          <w:i/>
          <w:iCs/>
          <w:sz w:val="22"/>
          <w:szCs w:val="22"/>
          <w:vertAlign w:val="superscript"/>
        </w:rPr>
        <w:t xml:space="preserve"> 4</w:t>
      </w:r>
      <w:r w:rsidR="002345A4" w:rsidRPr="008B7244">
        <w:rPr>
          <w:rFonts w:ascii="Arial" w:hAnsi="Arial" w:cs="Arial"/>
          <w:b/>
          <w:bCs/>
          <w:i/>
          <w:iCs/>
          <w:sz w:val="22"/>
          <w:szCs w:val="22"/>
        </w:rPr>
        <w:t>*</w:t>
      </w:r>
    </w:p>
    <w:p w14:paraId="3E195A22" w14:textId="29110187" w:rsidR="006D191E" w:rsidRPr="008B7244" w:rsidRDefault="006D191E" w:rsidP="00355CB3">
      <w:pPr>
        <w:pStyle w:val="ListParagraph"/>
        <w:numPr>
          <w:ilvl w:val="0"/>
          <w:numId w:val="30"/>
        </w:numPr>
        <w:spacing w:before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B7244">
        <w:rPr>
          <w:rFonts w:ascii="Arial" w:hAnsi="Arial" w:cs="Arial"/>
          <w:color w:val="000000" w:themeColor="text1"/>
          <w:sz w:val="22"/>
          <w:szCs w:val="22"/>
        </w:rPr>
        <w:t>patvirtina, kad Šalys pilnai įvykdė visus Sutartyje nustatytus įpareigojamus</w:t>
      </w:r>
      <w:r w:rsidR="009E053E" w:rsidRPr="008B7244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3AEA7195" w14:textId="77777777" w:rsidR="00635EB2" w:rsidRPr="003A7BBD" w:rsidRDefault="00635EB2" w:rsidP="00635EB2">
      <w:pPr>
        <w:ind w:right="-187"/>
        <w:jc w:val="both"/>
        <w:rPr>
          <w:rFonts w:ascii="Arial" w:hAnsi="Arial" w:cs="Arial"/>
          <w:sz w:val="22"/>
          <w:szCs w:val="22"/>
        </w:rPr>
      </w:pPr>
    </w:p>
    <w:p w14:paraId="1E5C0C6A" w14:textId="77777777" w:rsidR="00466F86" w:rsidRPr="003A7BBD" w:rsidRDefault="00635EB2" w:rsidP="00635EB2">
      <w:pPr>
        <w:ind w:left="-142" w:right="-187" w:firstLine="142"/>
        <w:jc w:val="both"/>
        <w:rPr>
          <w:rFonts w:ascii="Arial" w:hAnsi="Arial" w:cs="Arial"/>
          <w:sz w:val="22"/>
          <w:szCs w:val="22"/>
        </w:rPr>
      </w:pPr>
      <w:r w:rsidRPr="003A7BBD">
        <w:rPr>
          <w:rFonts w:ascii="Arial" w:hAnsi="Arial" w:cs="Arial"/>
          <w:sz w:val="22"/>
          <w:szCs w:val="22"/>
        </w:rPr>
        <w:t xml:space="preserve">     PRIDEDAMA: </w:t>
      </w:r>
    </w:p>
    <w:p w14:paraId="6B5685C0" w14:textId="0FA1CE7D" w:rsidR="00635EB2" w:rsidRPr="003A7BBD" w:rsidRDefault="004139AA" w:rsidP="00F72B69">
      <w:pPr>
        <w:pStyle w:val="ListParagraph"/>
        <w:numPr>
          <w:ilvl w:val="0"/>
          <w:numId w:val="31"/>
        </w:numPr>
        <w:ind w:left="993" w:right="-187" w:hanging="284"/>
        <w:jc w:val="both"/>
        <w:rPr>
          <w:rFonts w:ascii="Arial" w:hAnsi="Arial" w:cs="Arial"/>
          <w:sz w:val="22"/>
          <w:szCs w:val="22"/>
        </w:rPr>
      </w:pPr>
      <w:r w:rsidRPr="003A7BBD">
        <w:rPr>
          <w:rFonts w:ascii="Arial" w:hAnsi="Arial" w:cs="Arial"/>
          <w:i/>
          <w:iCs/>
          <w:color w:val="000000" w:themeColor="text1"/>
          <w:sz w:val="22"/>
          <w:szCs w:val="22"/>
        </w:rPr>
        <w:t>IMTD Paskir</w:t>
      </w:r>
      <w:r w:rsidR="00F72B69" w:rsidRPr="003A7BBD">
        <w:rPr>
          <w:rFonts w:ascii="Arial" w:hAnsi="Arial" w:cs="Arial"/>
          <w:i/>
          <w:iCs/>
          <w:color w:val="000000" w:themeColor="text1"/>
          <w:sz w:val="22"/>
          <w:szCs w:val="22"/>
        </w:rPr>
        <w:t>s</w:t>
      </w:r>
      <w:r w:rsidRPr="003A7BBD">
        <w:rPr>
          <w:rFonts w:ascii="Arial" w:hAnsi="Arial" w:cs="Arial"/>
          <w:i/>
          <w:iCs/>
          <w:color w:val="000000" w:themeColor="text1"/>
          <w:sz w:val="22"/>
          <w:szCs w:val="22"/>
        </w:rPr>
        <w:t>tymas Projektas Nr</w:t>
      </w:r>
      <w:r w:rsidRPr="003A7BBD">
        <w:rPr>
          <w:rFonts w:ascii="Arial" w:hAnsi="Arial" w:cs="Arial"/>
          <w:i/>
          <w:iCs/>
          <w:color w:val="000000" w:themeColor="text1"/>
          <w:sz w:val="22"/>
          <w:szCs w:val="22"/>
          <w:highlight w:val="lightGray"/>
        </w:rPr>
        <w:t xml:space="preserve">. </w:t>
      </w:r>
      <w:r w:rsidR="00D16991" w:rsidRPr="003A7BBD">
        <w:rPr>
          <w:rFonts w:ascii="Arial" w:hAnsi="Arial" w:cs="Arial"/>
          <w:i/>
          <w:iCs/>
          <w:color w:val="000000" w:themeColor="text1"/>
          <w:sz w:val="22"/>
          <w:szCs w:val="22"/>
          <w:highlight w:val="lightGray"/>
        </w:rPr>
        <w:t>[</w:t>
      </w:r>
      <w:proofErr w:type="spellStart"/>
      <w:r w:rsidR="00D16991" w:rsidRPr="003A7BBD">
        <w:rPr>
          <w:rFonts w:ascii="Arial" w:hAnsi="Arial" w:cs="Arial"/>
          <w:i/>
          <w:iCs/>
          <w:color w:val="000000" w:themeColor="text1"/>
          <w:sz w:val="22"/>
          <w:szCs w:val="22"/>
          <w:highlight w:val="lightGray"/>
        </w:rPr>
        <w:t>AAAAxxxxx</w:t>
      </w:r>
      <w:proofErr w:type="spellEnd"/>
      <w:r w:rsidR="00D16991" w:rsidRPr="003A7BBD">
        <w:rPr>
          <w:rFonts w:ascii="Arial" w:hAnsi="Arial" w:cs="Arial"/>
          <w:i/>
          <w:iCs/>
          <w:color w:val="000000" w:themeColor="text1"/>
          <w:sz w:val="22"/>
          <w:szCs w:val="22"/>
          <w:highlight w:val="lightGray"/>
        </w:rPr>
        <w:t>]</w:t>
      </w:r>
      <w:r w:rsidRPr="003A7BBD">
        <w:rPr>
          <w:rFonts w:ascii="Arial" w:hAnsi="Arial" w:cs="Arial"/>
          <w:i/>
          <w:iCs/>
          <w:color w:val="000000" w:themeColor="text1"/>
          <w:sz w:val="22"/>
          <w:szCs w:val="22"/>
          <w:highlight w:val="lightGray"/>
        </w:rPr>
        <w:t>,</w:t>
      </w:r>
      <w:r w:rsidRPr="003A7BB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2 </w:t>
      </w:r>
      <w:r w:rsidR="00635EB2" w:rsidRPr="003A7BBD">
        <w:rPr>
          <w:rFonts w:ascii="Arial" w:hAnsi="Arial" w:cs="Arial"/>
          <w:sz w:val="22"/>
          <w:szCs w:val="22"/>
        </w:rPr>
        <w:t>lapai</w:t>
      </w:r>
      <w:r w:rsidR="00F72B69" w:rsidRPr="003A7BBD">
        <w:rPr>
          <w:rFonts w:ascii="Arial" w:hAnsi="Arial" w:cs="Arial"/>
          <w:sz w:val="22"/>
          <w:szCs w:val="22"/>
        </w:rPr>
        <w:t>;</w:t>
      </w:r>
    </w:p>
    <w:p w14:paraId="72B73800" w14:textId="0AAF5307" w:rsidR="00466F86" w:rsidRPr="003A7BBD" w:rsidRDefault="00466F86" w:rsidP="00F72B69">
      <w:pPr>
        <w:pStyle w:val="ListParagraph"/>
        <w:numPr>
          <w:ilvl w:val="0"/>
          <w:numId w:val="31"/>
        </w:numPr>
        <w:ind w:left="993" w:right="-187" w:hanging="284"/>
        <w:jc w:val="both"/>
        <w:rPr>
          <w:rFonts w:ascii="Arial" w:hAnsi="Arial" w:cs="Arial"/>
          <w:sz w:val="22"/>
          <w:szCs w:val="22"/>
        </w:rPr>
      </w:pPr>
      <w:r w:rsidRPr="003A7BBD">
        <w:rPr>
          <w:rFonts w:ascii="Arial" w:hAnsi="Arial" w:cs="Arial"/>
          <w:sz w:val="22"/>
          <w:szCs w:val="22"/>
        </w:rPr>
        <w:t>Kiti dokumentai</w:t>
      </w:r>
      <w:r w:rsidR="00F72B69" w:rsidRPr="003A7BBD">
        <w:rPr>
          <w:rFonts w:ascii="Arial" w:hAnsi="Arial" w:cs="Arial"/>
          <w:sz w:val="22"/>
          <w:szCs w:val="22"/>
        </w:rPr>
        <w:t>.</w:t>
      </w:r>
    </w:p>
    <w:p w14:paraId="5FAB3111" w14:textId="77777777" w:rsidR="00343A49" w:rsidRPr="003A7BBD" w:rsidRDefault="00343A49" w:rsidP="00635EB2">
      <w:pPr>
        <w:ind w:left="-142" w:right="-187" w:firstLine="142"/>
        <w:jc w:val="both"/>
        <w:rPr>
          <w:rFonts w:ascii="Arial" w:hAnsi="Arial" w:cs="Arial"/>
        </w:rPr>
      </w:pPr>
    </w:p>
    <w:p w14:paraId="65797DF2" w14:textId="2977C411" w:rsidR="00F333B9" w:rsidRPr="003A7BBD" w:rsidRDefault="00F333B9" w:rsidP="006D0C43">
      <w:pPr>
        <w:tabs>
          <w:tab w:val="left" w:pos="426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1A4B6F7" w14:textId="77777777" w:rsidR="00F72B69" w:rsidRPr="003A7BBD" w:rsidRDefault="00F72B69" w:rsidP="006D0C43">
      <w:pPr>
        <w:tabs>
          <w:tab w:val="left" w:pos="426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E9CE5CB" w14:textId="77777777" w:rsidR="00F72B69" w:rsidRPr="003A7BBD" w:rsidRDefault="00F72B69" w:rsidP="006D0C43">
      <w:pPr>
        <w:tabs>
          <w:tab w:val="left" w:pos="426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F1DCCE1" w14:textId="77777777" w:rsidR="00F72B69" w:rsidRPr="003A7BBD" w:rsidRDefault="00F72B69" w:rsidP="006D0C43">
      <w:pPr>
        <w:tabs>
          <w:tab w:val="left" w:pos="426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7FC2846" w14:textId="77777777" w:rsidR="00F72B69" w:rsidRPr="003A7BBD" w:rsidRDefault="00F72B69" w:rsidP="006D0C43">
      <w:pPr>
        <w:tabs>
          <w:tab w:val="left" w:pos="426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TableGrid"/>
        <w:tblW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957"/>
      </w:tblGrid>
      <w:tr w:rsidR="001A2C87" w:rsidRPr="003A7BBD" w14:paraId="61E29F20" w14:textId="77777777" w:rsidTr="00BD292D">
        <w:tc>
          <w:tcPr>
            <w:tcW w:w="5670" w:type="dxa"/>
          </w:tcPr>
          <w:p w14:paraId="414E6FC1" w14:textId="19E90541" w:rsidR="001A2C87" w:rsidRPr="003A7BBD" w:rsidRDefault="001A2C87" w:rsidP="006D0C43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7BBD">
              <w:rPr>
                <w:rFonts w:ascii="Arial" w:hAnsi="Arial" w:cs="Arial"/>
                <w:color w:val="000000" w:themeColor="text1"/>
                <w:sz w:val="22"/>
                <w:szCs w:val="22"/>
              </w:rPr>
              <w:t>Operatorius:</w:t>
            </w:r>
          </w:p>
          <w:p w14:paraId="2435C81A" w14:textId="77777777" w:rsidR="00802E1C" w:rsidRPr="003A7BBD" w:rsidRDefault="00802E1C" w:rsidP="00802E1C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3A7BB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LITGRID AB</w:t>
            </w:r>
          </w:p>
          <w:p w14:paraId="3E4A597F" w14:textId="77777777" w:rsidR="00802E1C" w:rsidRPr="003A7BBD" w:rsidRDefault="00802E1C" w:rsidP="00802E1C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762B55" w14:textId="77777777" w:rsidR="00BD292D" w:rsidRPr="003A7BBD" w:rsidRDefault="00BD292D" w:rsidP="00BD292D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3A7BBD">
              <w:rPr>
                <w:rFonts w:ascii="Arial" w:hAnsi="Arial" w:cs="Arial"/>
                <w:spacing w:val="1"/>
                <w:sz w:val="22"/>
                <w:szCs w:val="22"/>
                <w:highlight w:val="lightGray"/>
              </w:rPr>
              <w:t>[įrašyti pareigas]</w:t>
            </w:r>
          </w:p>
          <w:p w14:paraId="665B6E4E" w14:textId="77777777" w:rsidR="00802E1C" w:rsidRPr="003A7BBD" w:rsidRDefault="00802E1C" w:rsidP="00802E1C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3D89D1" w14:textId="77777777" w:rsidR="00BD292D" w:rsidRPr="003A7BBD" w:rsidRDefault="00BD292D" w:rsidP="00BD292D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highlight w:val="lightGray"/>
              </w:rPr>
            </w:pPr>
            <w:r w:rsidRPr="003A7BBD">
              <w:rPr>
                <w:rFonts w:ascii="Arial" w:hAnsi="Arial" w:cs="Arial"/>
                <w:i/>
                <w:iCs/>
                <w:spacing w:val="1"/>
                <w:sz w:val="22"/>
                <w:szCs w:val="22"/>
                <w:highlight w:val="lightGray"/>
              </w:rPr>
              <w:t xml:space="preserve">[Vardenis </w:t>
            </w:r>
            <w:proofErr w:type="spellStart"/>
            <w:r w:rsidRPr="003A7BBD">
              <w:rPr>
                <w:rFonts w:ascii="Arial" w:hAnsi="Arial" w:cs="Arial"/>
                <w:i/>
                <w:iCs/>
                <w:spacing w:val="1"/>
                <w:sz w:val="22"/>
                <w:szCs w:val="22"/>
                <w:highlight w:val="lightGray"/>
              </w:rPr>
              <w:t>Pavardenis</w:t>
            </w:r>
            <w:proofErr w:type="spellEnd"/>
            <w:r w:rsidRPr="003A7BBD">
              <w:rPr>
                <w:rFonts w:ascii="Arial" w:hAnsi="Arial" w:cs="Arial"/>
                <w:i/>
                <w:iCs/>
                <w:spacing w:val="1"/>
                <w:sz w:val="22"/>
                <w:szCs w:val="22"/>
                <w:highlight w:val="lightGray"/>
              </w:rPr>
              <w:t>]</w:t>
            </w:r>
          </w:p>
          <w:p w14:paraId="41BA4FBE" w14:textId="77777777" w:rsidR="001A2C87" w:rsidRPr="003A7BBD" w:rsidRDefault="001A2C87" w:rsidP="006D0C43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3A7BBD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_______________________    </w:t>
            </w:r>
          </w:p>
          <w:p w14:paraId="33C1236A" w14:textId="77777777" w:rsidR="001A2C87" w:rsidRPr="003A7BBD" w:rsidRDefault="001A2C87" w:rsidP="006D0C43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6F790861" w14:textId="23920471" w:rsidR="001A2C87" w:rsidRPr="003A7BBD" w:rsidRDefault="001A2C87" w:rsidP="006D0C43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957" w:type="dxa"/>
          </w:tcPr>
          <w:p w14:paraId="17548A5C" w14:textId="5AB3D14D" w:rsidR="001A2C87" w:rsidRPr="003A7BBD" w:rsidRDefault="001A2C87" w:rsidP="006D0C43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7BBD">
              <w:rPr>
                <w:rFonts w:ascii="Arial" w:hAnsi="Arial" w:cs="Arial"/>
                <w:sz w:val="22"/>
                <w:szCs w:val="22"/>
              </w:rPr>
              <w:t>Klientas:</w:t>
            </w:r>
          </w:p>
          <w:p w14:paraId="756B9A45" w14:textId="3F131023" w:rsidR="008F190F" w:rsidRPr="003A7BBD" w:rsidRDefault="00D16991" w:rsidP="008F19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pacing w:val="1"/>
              </w:rPr>
            </w:pPr>
            <w:r w:rsidRPr="003A7BBD">
              <w:rPr>
                <w:rFonts w:ascii="Arial" w:hAnsi="Arial" w:cs="Arial"/>
                <w:b/>
                <w:bCs/>
                <w:spacing w:val="1"/>
                <w:highlight w:val="lightGray"/>
              </w:rPr>
              <w:t>[Įrašyti įmonę]</w:t>
            </w:r>
          </w:p>
          <w:p w14:paraId="6045748D" w14:textId="77777777" w:rsidR="00F15AC4" w:rsidRPr="003A7BBD" w:rsidRDefault="00F15AC4" w:rsidP="00790872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C133FB" w14:textId="51532FDC" w:rsidR="00B1790B" w:rsidRPr="003A7BBD" w:rsidRDefault="00D16991" w:rsidP="00790872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3A7BBD">
              <w:rPr>
                <w:rFonts w:ascii="Arial" w:hAnsi="Arial" w:cs="Arial"/>
                <w:spacing w:val="1"/>
                <w:sz w:val="22"/>
                <w:szCs w:val="22"/>
                <w:highlight w:val="lightGray"/>
              </w:rPr>
              <w:t>[įrašyti pareigas]</w:t>
            </w:r>
          </w:p>
          <w:p w14:paraId="2BC29A14" w14:textId="77777777" w:rsidR="00711F9D" w:rsidRPr="003A7BBD" w:rsidRDefault="00711F9D" w:rsidP="00790872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C288238" w14:textId="433A10EF" w:rsidR="003E3E2F" w:rsidRPr="003A7BBD" w:rsidRDefault="00D16991" w:rsidP="006D0C43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highlight w:val="lightGray"/>
              </w:rPr>
            </w:pPr>
            <w:r w:rsidRPr="003A7BBD">
              <w:rPr>
                <w:rFonts w:ascii="Arial" w:hAnsi="Arial" w:cs="Arial"/>
                <w:i/>
                <w:iCs/>
                <w:spacing w:val="1"/>
                <w:sz w:val="22"/>
                <w:szCs w:val="22"/>
                <w:highlight w:val="lightGray"/>
              </w:rPr>
              <w:t xml:space="preserve">[Vardenis </w:t>
            </w:r>
            <w:proofErr w:type="spellStart"/>
            <w:r w:rsidRPr="003A7BBD">
              <w:rPr>
                <w:rFonts w:ascii="Arial" w:hAnsi="Arial" w:cs="Arial"/>
                <w:i/>
                <w:iCs/>
                <w:spacing w:val="1"/>
                <w:sz w:val="22"/>
                <w:szCs w:val="22"/>
                <w:highlight w:val="lightGray"/>
              </w:rPr>
              <w:t>Pavardenis</w:t>
            </w:r>
            <w:proofErr w:type="spellEnd"/>
            <w:r w:rsidRPr="003A7BBD">
              <w:rPr>
                <w:rFonts w:ascii="Arial" w:hAnsi="Arial" w:cs="Arial"/>
                <w:i/>
                <w:iCs/>
                <w:spacing w:val="1"/>
                <w:sz w:val="22"/>
                <w:szCs w:val="22"/>
                <w:highlight w:val="lightGray"/>
              </w:rPr>
              <w:t>]</w:t>
            </w:r>
          </w:p>
          <w:p w14:paraId="11436767" w14:textId="3E5DB654" w:rsidR="001A2C87" w:rsidRPr="003A7BBD" w:rsidRDefault="001A2C87" w:rsidP="006D0C43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7BBD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_______________________    </w:t>
            </w:r>
          </w:p>
        </w:tc>
      </w:tr>
      <w:tr w:rsidR="001A2C87" w:rsidRPr="003A7BBD" w14:paraId="64C3F7B5" w14:textId="77777777" w:rsidTr="00BD292D">
        <w:tc>
          <w:tcPr>
            <w:tcW w:w="5670" w:type="dxa"/>
          </w:tcPr>
          <w:p w14:paraId="129DFC56" w14:textId="77777777" w:rsidR="001A2C87" w:rsidRPr="003A7BBD" w:rsidRDefault="001A2C87" w:rsidP="006D0C43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8F234FC" w14:textId="1BC28891" w:rsidR="001A2C87" w:rsidRPr="003A7BBD" w:rsidRDefault="001A2C87" w:rsidP="006D0C43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7BBD">
              <w:rPr>
                <w:rFonts w:ascii="Arial" w:hAnsi="Arial" w:cs="Arial"/>
                <w:color w:val="000000" w:themeColor="text1"/>
                <w:sz w:val="22"/>
                <w:szCs w:val="22"/>
              </w:rPr>
              <w:t>Rangovas</w:t>
            </w:r>
            <w:r w:rsidR="00371F1B" w:rsidRPr="003A7BBD">
              <w:rPr>
                <w:rFonts w:ascii="Arial" w:hAnsi="Arial" w:cs="Arial"/>
                <w:color w:val="000000" w:themeColor="text1"/>
                <w:sz w:val="22"/>
                <w:szCs w:val="22"/>
              </w:rPr>
              <w:t>:</w:t>
            </w:r>
          </w:p>
          <w:p w14:paraId="647FB624" w14:textId="77777777" w:rsidR="00D16991" w:rsidRPr="003A7BBD" w:rsidRDefault="00D16991" w:rsidP="00D169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pacing w:val="1"/>
              </w:rPr>
            </w:pPr>
            <w:r w:rsidRPr="003A7BBD">
              <w:rPr>
                <w:rFonts w:ascii="Arial" w:hAnsi="Arial" w:cs="Arial"/>
                <w:b/>
                <w:bCs/>
                <w:spacing w:val="1"/>
                <w:highlight w:val="lightGray"/>
              </w:rPr>
              <w:t>[Įrašyti įmonę]</w:t>
            </w:r>
          </w:p>
          <w:p w14:paraId="73982565" w14:textId="77777777" w:rsidR="00060FDE" w:rsidRPr="003A7BBD" w:rsidRDefault="00060FDE" w:rsidP="009357AB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F2105B" w14:textId="77777777" w:rsidR="00D16991" w:rsidRPr="003A7BBD" w:rsidRDefault="00D16991" w:rsidP="00D16991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3A7BBD">
              <w:rPr>
                <w:rFonts w:ascii="Arial" w:hAnsi="Arial" w:cs="Arial"/>
                <w:spacing w:val="1"/>
                <w:sz w:val="22"/>
                <w:szCs w:val="22"/>
                <w:highlight w:val="lightGray"/>
              </w:rPr>
              <w:t>[įrašyti pareigas]</w:t>
            </w:r>
          </w:p>
          <w:p w14:paraId="54DA0328" w14:textId="77777777" w:rsidR="009357AB" w:rsidRPr="003A7BBD" w:rsidRDefault="009357AB" w:rsidP="009357AB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18031B0" w14:textId="77777777" w:rsidR="00D16991" w:rsidRPr="003A7BBD" w:rsidRDefault="00D16991" w:rsidP="00D16991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highlight w:val="lightGray"/>
              </w:rPr>
            </w:pPr>
            <w:r w:rsidRPr="003A7BBD">
              <w:rPr>
                <w:rFonts w:ascii="Arial" w:hAnsi="Arial" w:cs="Arial"/>
                <w:i/>
                <w:iCs/>
                <w:spacing w:val="1"/>
                <w:sz w:val="22"/>
                <w:szCs w:val="22"/>
                <w:highlight w:val="lightGray"/>
              </w:rPr>
              <w:t xml:space="preserve">[Vardenis </w:t>
            </w:r>
            <w:proofErr w:type="spellStart"/>
            <w:r w:rsidRPr="003A7BBD">
              <w:rPr>
                <w:rFonts w:ascii="Arial" w:hAnsi="Arial" w:cs="Arial"/>
                <w:i/>
                <w:iCs/>
                <w:spacing w:val="1"/>
                <w:sz w:val="22"/>
                <w:szCs w:val="22"/>
                <w:highlight w:val="lightGray"/>
              </w:rPr>
              <w:t>Pavardenis</w:t>
            </w:r>
            <w:proofErr w:type="spellEnd"/>
            <w:r w:rsidRPr="003A7BBD">
              <w:rPr>
                <w:rFonts w:ascii="Arial" w:hAnsi="Arial" w:cs="Arial"/>
                <w:i/>
                <w:iCs/>
                <w:spacing w:val="1"/>
                <w:sz w:val="22"/>
                <w:szCs w:val="22"/>
                <w:highlight w:val="lightGray"/>
              </w:rPr>
              <w:t>]</w:t>
            </w:r>
          </w:p>
          <w:p w14:paraId="4DFF7E1E" w14:textId="061982FB" w:rsidR="00371F1B" w:rsidRPr="003A7BBD" w:rsidRDefault="00371F1B" w:rsidP="006D0C43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7BBD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_______________________</w:t>
            </w:r>
          </w:p>
        </w:tc>
        <w:tc>
          <w:tcPr>
            <w:tcW w:w="4957" w:type="dxa"/>
          </w:tcPr>
          <w:p w14:paraId="5D962987" w14:textId="77777777" w:rsidR="001A2C87" w:rsidRPr="003A7BBD" w:rsidRDefault="001A2C87" w:rsidP="006D0C43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72A9913F" w14:textId="6E360C41" w:rsidR="004C5CA4" w:rsidRPr="003A7BBD" w:rsidRDefault="004C5CA4" w:rsidP="006D0C43">
      <w:pPr>
        <w:tabs>
          <w:tab w:val="left" w:pos="426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A8108E2" w14:textId="77777777" w:rsidR="004C5CA4" w:rsidRPr="003A7BBD" w:rsidRDefault="004C5CA4" w:rsidP="006D0C43">
      <w:pPr>
        <w:tabs>
          <w:tab w:val="left" w:pos="426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2B7010B" w14:textId="77777777" w:rsidR="00227DF1" w:rsidRPr="003A7BBD" w:rsidRDefault="00227DF1" w:rsidP="00227DF1">
      <w:pPr>
        <w:widowControl w:val="0"/>
        <w:autoSpaceDE w:val="0"/>
        <w:autoSpaceDN w:val="0"/>
        <w:adjustRightInd w:val="0"/>
        <w:ind w:right="181"/>
        <w:jc w:val="both"/>
        <w:rPr>
          <w:rFonts w:ascii="Arial" w:hAnsi="Arial" w:cs="Arial"/>
          <w:color w:val="000000"/>
          <w:spacing w:val="-1"/>
          <w:position w:val="-1"/>
        </w:rPr>
      </w:pPr>
      <w:r w:rsidRPr="003A7BBD">
        <w:rPr>
          <w:rFonts w:ascii="Arial" w:hAnsi="Arial" w:cs="Arial"/>
          <w:color w:val="000000"/>
          <w:spacing w:val="-1"/>
          <w:position w:val="-1"/>
        </w:rPr>
        <w:t xml:space="preserve">  </w:t>
      </w:r>
    </w:p>
    <w:p w14:paraId="2505E7B5" w14:textId="6E96CB7D" w:rsidR="00F16E6B" w:rsidRPr="003A7BBD" w:rsidRDefault="00F16E6B" w:rsidP="004C5CA4">
      <w:p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</w:p>
    <w:p w14:paraId="2A097837" w14:textId="4855AEEC" w:rsidR="00F16E6B" w:rsidRPr="003A7BBD" w:rsidRDefault="00F16E6B" w:rsidP="004C5CA4">
      <w:p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</w:p>
    <w:p w14:paraId="1A245E84" w14:textId="004AAC13" w:rsidR="00F16E6B" w:rsidRPr="003A7BBD" w:rsidRDefault="00F16E6B" w:rsidP="004C5CA4">
      <w:p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</w:p>
    <w:p w14:paraId="4BB7F845" w14:textId="6BBC3EB7" w:rsidR="00F16E6B" w:rsidRPr="003A7BBD" w:rsidRDefault="00F16E6B" w:rsidP="004C5CA4">
      <w:p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</w:p>
    <w:p w14:paraId="2FBEDDEE" w14:textId="4854B938" w:rsidR="00F16E6B" w:rsidRPr="003A7BBD" w:rsidRDefault="00F16E6B" w:rsidP="004C5CA4">
      <w:p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</w:p>
    <w:p w14:paraId="7552774D" w14:textId="77777777" w:rsidR="00F16E6B" w:rsidRPr="003A7BBD" w:rsidRDefault="00F16E6B" w:rsidP="004C5CA4">
      <w:p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</w:p>
    <w:sectPr w:rsidR="00F16E6B" w:rsidRPr="003A7BBD" w:rsidSect="00D83A39">
      <w:footerReference w:type="default" r:id="rId15"/>
      <w:footerReference w:type="first" r:id="rId16"/>
      <w:pgSz w:w="11906" w:h="16838" w:code="9"/>
      <w:pgMar w:top="426" w:right="849" w:bottom="142" w:left="1134" w:header="0" w:footer="55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relija Urbonavičiūtė" w:date="2025-12-04T17:35:00Z" w:initials="AU">
    <w:p w14:paraId="41635436" w14:textId="77777777" w:rsidR="009630E7" w:rsidRDefault="009630E7" w:rsidP="009630E7">
      <w:pPr>
        <w:pStyle w:val="CommentText"/>
      </w:pPr>
      <w:r>
        <w:rPr>
          <w:rStyle w:val="CommentReference"/>
        </w:rPr>
        <w:annotationRef/>
      </w:r>
      <w:r>
        <w:t xml:space="preserve">Pasitikslinti siete: </w:t>
      </w:r>
      <w:hyperlink r:id="rId1" w:history="1">
        <w:r w:rsidRPr="00C4341D">
          <w:rPr>
            <w:rStyle w:val="Hyperlink"/>
          </w:rPr>
          <w:t>Teisinės aktualijos</w:t>
        </w:r>
      </w:hyperlink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163543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45D2770" w16cex:dateUtc="2025-12-04T15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1635436" w16cid:durableId="145D27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CB7EE" w14:textId="77777777" w:rsidR="00264708" w:rsidRDefault="00264708" w:rsidP="005E2772">
      <w:pPr>
        <w:pStyle w:val="antraste"/>
      </w:pPr>
      <w:r>
        <w:separator/>
      </w:r>
    </w:p>
  </w:endnote>
  <w:endnote w:type="continuationSeparator" w:id="0">
    <w:p w14:paraId="6D57B102" w14:textId="77777777" w:rsidR="00264708" w:rsidRDefault="00264708" w:rsidP="005E2772">
      <w:pPr>
        <w:pStyle w:val="antrast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CB7CE" w14:textId="00535323" w:rsidR="002345A4" w:rsidRPr="00306764" w:rsidRDefault="002345A4">
    <w:pPr>
      <w:pStyle w:val="Footer"/>
      <w:rPr>
        <w:rFonts w:ascii="Arial" w:hAnsi="Arial" w:cs="Arial"/>
        <w:i/>
        <w:iCs/>
        <w:sz w:val="16"/>
        <w:szCs w:val="16"/>
      </w:rPr>
    </w:pPr>
    <w:r w:rsidRPr="00306764">
      <w:rPr>
        <w:rFonts w:ascii="Arial" w:hAnsi="Arial" w:cs="Arial"/>
        <w:i/>
        <w:iCs/>
        <w:sz w:val="16"/>
        <w:szCs w:val="16"/>
        <w:vertAlign w:val="superscript"/>
      </w:rPr>
      <w:t>1</w:t>
    </w:r>
    <w:r w:rsidRPr="00306764">
      <w:rPr>
        <w:rFonts w:ascii="Arial" w:hAnsi="Arial" w:cs="Arial"/>
        <w:i/>
        <w:iCs/>
        <w:sz w:val="16"/>
        <w:szCs w:val="16"/>
      </w:rPr>
      <w:t xml:space="preserve">* ir </w:t>
    </w:r>
    <w:r w:rsidRPr="00306764">
      <w:rPr>
        <w:rFonts w:ascii="Arial" w:hAnsi="Arial" w:cs="Arial"/>
        <w:i/>
        <w:iCs/>
        <w:sz w:val="16"/>
        <w:szCs w:val="16"/>
        <w:vertAlign w:val="superscript"/>
      </w:rPr>
      <w:t>2</w:t>
    </w:r>
    <w:r w:rsidRPr="00306764">
      <w:rPr>
        <w:rFonts w:ascii="Arial" w:hAnsi="Arial" w:cs="Arial"/>
        <w:i/>
        <w:iCs/>
        <w:sz w:val="16"/>
        <w:szCs w:val="16"/>
      </w:rPr>
      <w:t>*gali būti detalizuojami arba ne, pagal poreikį</w:t>
    </w:r>
    <w:r w:rsidR="00306764" w:rsidRPr="00306764">
      <w:rPr>
        <w:rFonts w:ascii="Arial" w:hAnsi="Arial" w:cs="Arial"/>
        <w:i/>
        <w:iCs/>
        <w:sz w:val="16"/>
        <w:szCs w:val="16"/>
      </w:rPr>
      <w:t xml:space="preserve"> pildoma</w:t>
    </w:r>
    <w:r w:rsidRPr="00306764">
      <w:rPr>
        <w:rFonts w:ascii="Arial" w:hAnsi="Arial" w:cs="Arial"/>
        <w:i/>
        <w:iCs/>
        <w:sz w:val="16"/>
        <w:szCs w:val="16"/>
      </w:rPr>
      <w:t>.</w:t>
    </w:r>
    <w:r w:rsidR="00306764" w:rsidRPr="00306764">
      <w:rPr>
        <w:rFonts w:ascii="Arial" w:hAnsi="Arial" w:cs="Arial"/>
        <w:i/>
        <w:iCs/>
        <w:sz w:val="16"/>
        <w:szCs w:val="16"/>
      </w:rPr>
      <w:t xml:space="preserve"> Jei nereikia – ištrinti.</w:t>
    </w:r>
  </w:p>
  <w:p w14:paraId="4A397FF1" w14:textId="082A6007" w:rsidR="00BD292D" w:rsidRDefault="002345A4">
    <w:pPr>
      <w:pStyle w:val="Footer"/>
      <w:rPr>
        <w:rFonts w:ascii="Arial" w:hAnsi="Arial" w:cs="Arial"/>
        <w:i/>
        <w:iCs/>
        <w:sz w:val="16"/>
        <w:szCs w:val="16"/>
      </w:rPr>
    </w:pPr>
    <w:r w:rsidRPr="00306764">
      <w:rPr>
        <w:rFonts w:ascii="Arial" w:hAnsi="Arial" w:cs="Arial"/>
        <w:i/>
        <w:iCs/>
        <w:sz w:val="16"/>
        <w:szCs w:val="16"/>
        <w:vertAlign w:val="superscript"/>
      </w:rPr>
      <w:t>3</w:t>
    </w:r>
    <w:r w:rsidRPr="00306764">
      <w:rPr>
        <w:rFonts w:ascii="Arial" w:hAnsi="Arial" w:cs="Arial"/>
        <w:i/>
        <w:iCs/>
        <w:sz w:val="16"/>
        <w:szCs w:val="16"/>
      </w:rPr>
      <w:t xml:space="preserve">* </w:t>
    </w:r>
    <w:r w:rsidR="00306764" w:rsidRPr="00306764">
      <w:rPr>
        <w:rFonts w:ascii="Arial" w:hAnsi="Arial" w:cs="Arial"/>
        <w:i/>
        <w:iCs/>
        <w:sz w:val="16"/>
        <w:szCs w:val="16"/>
      </w:rPr>
      <w:t xml:space="preserve">Kai įmoka Operatoriui nemokėta, nes to daryti nereikia, </w:t>
    </w:r>
    <w:r w:rsidR="00BD292D">
      <w:rPr>
        <w:rFonts w:ascii="Arial" w:hAnsi="Arial" w:cs="Arial"/>
        <w:i/>
        <w:iCs/>
        <w:sz w:val="16"/>
        <w:szCs w:val="16"/>
      </w:rPr>
      <w:t>punktas</w:t>
    </w:r>
    <w:r w:rsidR="00306764" w:rsidRPr="00306764">
      <w:rPr>
        <w:rFonts w:ascii="Arial" w:hAnsi="Arial" w:cs="Arial"/>
        <w:i/>
        <w:iCs/>
        <w:sz w:val="16"/>
        <w:szCs w:val="16"/>
      </w:rPr>
      <w:t xml:space="preserve"> nepildom</w:t>
    </w:r>
    <w:r w:rsidR="00BD292D">
      <w:rPr>
        <w:rFonts w:ascii="Arial" w:hAnsi="Arial" w:cs="Arial"/>
        <w:i/>
        <w:iCs/>
        <w:sz w:val="16"/>
        <w:szCs w:val="16"/>
      </w:rPr>
      <w:t>as</w:t>
    </w:r>
    <w:r w:rsidR="00306764" w:rsidRPr="00306764">
      <w:rPr>
        <w:rFonts w:ascii="Arial" w:hAnsi="Arial" w:cs="Arial"/>
        <w:i/>
        <w:iCs/>
        <w:sz w:val="16"/>
        <w:szCs w:val="16"/>
      </w:rPr>
      <w:t xml:space="preserve"> (ištrinam</w:t>
    </w:r>
    <w:r w:rsidR="00BD292D">
      <w:rPr>
        <w:rFonts w:ascii="Arial" w:hAnsi="Arial" w:cs="Arial"/>
        <w:i/>
        <w:iCs/>
        <w:sz w:val="16"/>
        <w:szCs w:val="16"/>
      </w:rPr>
      <w:t>as</w:t>
    </w:r>
    <w:r w:rsidR="00306764" w:rsidRPr="00306764">
      <w:rPr>
        <w:rFonts w:ascii="Arial" w:hAnsi="Arial" w:cs="Arial"/>
        <w:i/>
        <w:iCs/>
        <w:sz w:val="16"/>
        <w:szCs w:val="16"/>
      </w:rPr>
      <w:t>).</w:t>
    </w:r>
  </w:p>
  <w:p w14:paraId="3ED1BE15" w14:textId="366FE1DB" w:rsidR="00BD292D" w:rsidRPr="00306764" w:rsidRDefault="00BD292D">
    <w:pPr>
      <w:pStyle w:val="Footer"/>
      <w:rPr>
        <w:rFonts w:ascii="Arial" w:hAnsi="Arial" w:cs="Arial"/>
        <w:i/>
        <w:iCs/>
        <w:sz w:val="16"/>
        <w:szCs w:val="16"/>
      </w:rPr>
    </w:pPr>
    <w:r w:rsidRPr="00306764">
      <w:rPr>
        <w:rFonts w:ascii="Arial" w:hAnsi="Arial" w:cs="Arial"/>
        <w:i/>
        <w:iCs/>
        <w:sz w:val="16"/>
        <w:szCs w:val="16"/>
      </w:rPr>
      <w:t xml:space="preserve"> </w:t>
    </w:r>
    <w:r w:rsidRPr="00306764">
      <w:rPr>
        <w:rFonts w:ascii="Arial" w:hAnsi="Arial" w:cs="Arial"/>
        <w:i/>
        <w:iCs/>
        <w:sz w:val="16"/>
        <w:szCs w:val="16"/>
        <w:vertAlign w:val="superscript"/>
      </w:rPr>
      <w:t>4</w:t>
    </w:r>
    <w:r w:rsidRPr="00306764">
      <w:rPr>
        <w:rFonts w:ascii="Arial" w:hAnsi="Arial" w:cs="Arial"/>
        <w:i/>
        <w:iCs/>
        <w:sz w:val="16"/>
        <w:szCs w:val="16"/>
      </w:rPr>
      <w:t>*</w:t>
    </w:r>
    <w:r>
      <w:rPr>
        <w:rFonts w:ascii="Arial" w:hAnsi="Arial" w:cs="Arial"/>
        <w:i/>
        <w:iCs/>
        <w:sz w:val="16"/>
        <w:szCs w:val="16"/>
      </w:rPr>
      <w:t xml:space="preserve"> Nepildoma, kai įmoka Operatoriui nemokėta, nes to nereikia arba kai nebuvo permokos (punktas ištrinamas).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26726" w14:textId="77777777" w:rsidR="00795DCA" w:rsidRDefault="00AB3AA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344D">
      <w:rPr>
        <w:noProof/>
      </w:rPr>
      <w:t>1</w:t>
    </w:r>
    <w:r>
      <w:rPr>
        <w:noProof/>
      </w:rPr>
      <w:fldChar w:fldCharType="end"/>
    </w:r>
  </w:p>
  <w:p w14:paraId="79CBF01F" w14:textId="77777777" w:rsidR="00795DCA" w:rsidRDefault="00795D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C31F0" w14:textId="77777777" w:rsidR="00264708" w:rsidRDefault="00264708" w:rsidP="005E2772">
      <w:pPr>
        <w:pStyle w:val="antraste"/>
      </w:pPr>
      <w:r>
        <w:separator/>
      </w:r>
    </w:p>
  </w:footnote>
  <w:footnote w:type="continuationSeparator" w:id="0">
    <w:p w14:paraId="25E87B2A" w14:textId="77777777" w:rsidR="00264708" w:rsidRDefault="00264708" w:rsidP="005E2772">
      <w:pPr>
        <w:pStyle w:val="antraste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D1CB2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81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AA6A0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1E41F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6CA8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6299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9C79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C1AFD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31681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84E43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8F1F1B"/>
    <w:multiLevelType w:val="hybridMultilevel"/>
    <w:tmpl w:val="330CC1C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D72BD"/>
    <w:multiLevelType w:val="hybridMultilevel"/>
    <w:tmpl w:val="39AE10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D75D53"/>
    <w:multiLevelType w:val="hybridMultilevel"/>
    <w:tmpl w:val="5BC03D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760E2"/>
    <w:multiLevelType w:val="hybridMultilevel"/>
    <w:tmpl w:val="F85473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A53AEC"/>
    <w:multiLevelType w:val="hybridMultilevel"/>
    <w:tmpl w:val="13447856"/>
    <w:lvl w:ilvl="0" w:tplc="0427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116341"/>
    <w:multiLevelType w:val="hybridMultilevel"/>
    <w:tmpl w:val="270AFCA6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1953B4"/>
    <w:multiLevelType w:val="hybridMultilevel"/>
    <w:tmpl w:val="DBA61294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5D0C4D"/>
    <w:multiLevelType w:val="hybridMultilevel"/>
    <w:tmpl w:val="ABC0644C"/>
    <w:lvl w:ilvl="0" w:tplc="A99A24EA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39C07BE"/>
    <w:multiLevelType w:val="hybridMultilevel"/>
    <w:tmpl w:val="4B0C99D2"/>
    <w:lvl w:ilvl="0" w:tplc="0427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8432C0"/>
    <w:multiLevelType w:val="hybridMultilevel"/>
    <w:tmpl w:val="7834C01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AA66B2"/>
    <w:multiLevelType w:val="hybridMultilevel"/>
    <w:tmpl w:val="84460C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C20027"/>
    <w:multiLevelType w:val="hybridMultilevel"/>
    <w:tmpl w:val="D438F8C8"/>
    <w:lvl w:ilvl="0" w:tplc="4F98E604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DBD7890"/>
    <w:multiLevelType w:val="hybridMultilevel"/>
    <w:tmpl w:val="0D0E248E"/>
    <w:lvl w:ilvl="0" w:tplc="F968902A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78100F7"/>
    <w:multiLevelType w:val="hybridMultilevel"/>
    <w:tmpl w:val="3710AD9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845D85"/>
    <w:multiLevelType w:val="hybridMultilevel"/>
    <w:tmpl w:val="8D243F9A"/>
    <w:lvl w:ilvl="0" w:tplc="1C94CA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C9F6417"/>
    <w:multiLevelType w:val="hybridMultilevel"/>
    <w:tmpl w:val="4484D2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6F4AFB"/>
    <w:multiLevelType w:val="multilevel"/>
    <w:tmpl w:val="8E06E97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79DC2D72"/>
    <w:multiLevelType w:val="hybridMultilevel"/>
    <w:tmpl w:val="B302CDDA"/>
    <w:lvl w:ilvl="0" w:tplc="77AC9AB6">
      <w:start w:val="1"/>
      <w:numFmt w:val="upperLetter"/>
      <w:lvlText w:val="%1)"/>
      <w:lvlJc w:val="left"/>
      <w:pPr>
        <w:ind w:left="10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3" w:hanging="360"/>
      </w:pPr>
    </w:lvl>
    <w:lvl w:ilvl="2" w:tplc="0409001B" w:tentative="1">
      <w:start w:val="1"/>
      <w:numFmt w:val="lowerRoman"/>
      <w:lvlText w:val="%3."/>
      <w:lvlJc w:val="right"/>
      <w:pPr>
        <w:ind w:left="2503" w:hanging="180"/>
      </w:pPr>
    </w:lvl>
    <w:lvl w:ilvl="3" w:tplc="0409000F" w:tentative="1">
      <w:start w:val="1"/>
      <w:numFmt w:val="decimal"/>
      <w:lvlText w:val="%4."/>
      <w:lvlJc w:val="left"/>
      <w:pPr>
        <w:ind w:left="3223" w:hanging="360"/>
      </w:pPr>
    </w:lvl>
    <w:lvl w:ilvl="4" w:tplc="04090019" w:tentative="1">
      <w:start w:val="1"/>
      <w:numFmt w:val="lowerLetter"/>
      <w:lvlText w:val="%5."/>
      <w:lvlJc w:val="left"/>
      <w:pPr>
        <w:ind w:left="3943" w:hanging="360"/>
      </w:pPr>
    </w:lvl>
    <w:lvl w:ilvl="5" w:tplc="0409001B" w:tentative="1">
      <w:start w:val="1"/>
      <w:numFmt w:val="lowerRoman"/>
      <w:lvlText w:val="%6."/>
      <w:lvlJc w:val="right"/>
      <w:pPr>
        <w:ind w:left="4663" w:hanging="180"/>
      </w:pPr>
    </w:lvl>
    <w:lvl w:ilvl="6" w:tplc="0409000F" w:tentative="1">
      <w:start w:val="1"/>
      <w:numFmt w:val="decimal"/>
      <w:lvlText w:val="%7."/>
      <w:lvlJc w:val="left"/>
      <w:pPr>
        <w:ind w:left="5383" w:hanging="360"/>
      </w:pPr>
    </w:lvl>
    <w:lvl w:ilvl="7" w:tplc="04090019" w:tentative="1">
      <w:start w:val="1"/>
      <w:numFmt w:val="lowerLetter"/>
      <w:lvlText w:val="%8."/>
      <w:lvlJc w:val="left"/>
      <w:pPr>
        <w:ind w:left="6103" w:hanging="360"/>
      </w:pPr>
    </w:lvl>
    <w:lvl w:ilvl="8" w:tplc="040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8" w15:restartNumberingAfterBreak="0">
    <w:nsid w:val="7D144E6E"/>
    <w:multiLevelType w:val="hybridMultilevel"/>
    <w:tmpl w:val="38E4043A"/>
    <w:lvl w:ilvl="0" w:tplc="26C0EE78">
      <w:start w:val="20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F610C9"/>
    <w:multiLevelType w:val="hybridMultilevel"/>
    <w:tmpl w:val="45C61112"/>
    <w:lvl w:ilvl="0" w:tplc="6654251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7EA717B3"/>
    <w:multiLevelType w:val="hybridMultilevel"/>
    <w:tmpl w:val="4F3C034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497476">
    <w:abstractNumId w:val="9"/>
  </w:num>
  <w:num w:numId="2" w16cid:durableId="1995647778">
    <w:abstractNumId w:val="7"/>
  </w:num>
  <w:num w:numId="3" w16cid:durableId="338391214">
    <w:abstractNumId w:val="6"/>
  </w:num>
  <w:num w:numId="4" w16cid:durableId="2099204422">
    <w:abstractNumId w:val="5"/>
  </w:num>
  <w:num w:numId="5" w16cid:durableId="1381787934">
    <w:abstractNumId w:val="4"/>
  </w:num>
  <w:num w:numId="6" w16cid:durableId="1406486302">
    <w:abstractNumId w:val="8"/>
  </w:num>
  <w:num w:numId="7" w16cid:durableId="204030465">
    <w:abstractNumId w:val="3"/>
  </w:num>
  <w:num w:numId="8" w16cid:durableId="1537617999">
    <w:abstractNumId w:val="2"/>
  </w:num>
  <w:num w:numId="9" w16cid:durableId="97453540">
    <w:abstractNumId w:val="1"/>
  </w:num>
  <w:num w:numId="10" w16cid:durableId="50811331">
    <w:abstractNumId w:val="0"/>
  </w:num>
  <w:num w:numId="11" w16cid:durableId="339938455">
    <w:abstractNumId w:val="13"/>
  </w:num>
  <w:num w:numId="12" w16cid:durableId="1665862764">
    <w:abstractNumId w:val="24"/>
  </w:num>
  <w:num w:numId="13" w16cid:durableId="1972978393">
    <w:abstractNumId w:val="29"/>
  </w:num>
  <w:num w:numId="14" w16cid:durableId="2073501609">
    <w:abstractNumId w:val="23"/>
  </w:num>
  <w:num w:numId="15" w16cid:durableId="1594775454">
    <w:abstractNumId w:val="19"/>
  </w:num>
  <w:num w:numId="16" w16cid:durableId="617031639">
    <w:abstractNumId w:val="12"/>
  </w:num>
  <w:num w:numId="17" w16cid:durableId="1557738720">
    <w:abstractNumId w:val="25"/>
  </w:num>
  <w:num w:numId="18" w16cid:durableId="1039017351">
    <w:abstractNumId w:val="28"/>
  </w:num>
  <w:num w:numId="19" w16cid:durableId="1734548651">
    <w:abstractNumId w:val="10"/>
  </w:num>
  <w:num w:numId="20" w16cid:durableId="584266355">
    <w:abstractNumId w:val="18"/>
  </w:num>
  <w:num w:numId="21" w16cid:durableId="1420952191">
    <w:abstractNumId w:val="30"/>
  </w:num>
  <w:num w:numId="22" w16cid:durableId="1094547638">
    <w:abstractNumId w:val="14"/>
  </w:num>
  <w:num w:numId="23" w16cid:durableId="1001738248">
    <w:abstractNumId w:val="16"/>
  </w:num>
  <w:num w:numId="24" w16cid:durableId="916129935">
    <w:abstractNumId w:val="15"/>
  </w:num>
  <w:num w:numId="25" w16cid:durableId="664624729">
    <w:abstractNumId w:val="11"/>
  </w:num>
  <w:num w:numId="26" w16cid:durableId="1623488781">
    <w:abstractNumId w:val="21"/>
  </w:num>
  <w:num w:numId="27" w16cid:durableId="401175292">
    <w:abstractNumId w:val="22"/>
  </w:num>
  <w:num w:numId="28" w16cid:durableId="1773895486">
    <w:abstractNumId w:val="27"/>
  </w:num>
  <w:num w:numId="29" w16cid:durableId="1532107208">
    <w:abstractNumId w:val="17"/>
  </w:num>
  <w:num w:numId="30" w16cid:durableId="1106121033">
    <w:abstractNumId w:val="26"/>
  </w:num>
  <w:num w:numId="31" w16cid:durableId="65661723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relija Urbonavičiūtė">
    <w15:presenceInfo w15:providerId="AD" w15:userId="S::Aurelija.Urbonaviciute@litgrid.eu::d1564faa-76b3-4c2d-b7c0-0ae86ca043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BFC"/>
    <w:rsid w:val="000015C6"/>
    <w:rsid w:val="00001A39"/>
    <w:rsid w:val="00002A2B"/>
    <w:rsid w:val="000039BD"/>
    <w:rsid w:val="00007092"/>
    <w:rsid w:val="00012049"/>
    <w:rsid w:val="000173E1"/>
    <w:rsid w:val="00017776"/>
    <w:rsid w:val="00017944"/>
    <w:rsid w:val="00020B7D"/>
    <w:rsid w:val="00024ADC"/>
    <w:rsid w:val="00025561"/>
    <w:rsid w:val="00027877"/>
    <w:rsid w:val="0003163B"/>
    <w:rsid w:val="00036D01"/>
    <w:rsid w:val="000377A1"/>
    <w:rsid w:val="0004176C"/>
    <w:rsid w:val="00042F01"/>
    <w:rsid w:val="00043A06"/>
    <w:rsid w:val="000452BB"/>
    <w:rsid w:val="000457DC"/>
    <w:rsid w:val="00046716"/>
    <w:rsid w:val="00047488"/>
    <w:rsid w:val="00050EBC"/>
    <w:rsid w:val="00051234"/>
    <w:rsid w:val="00052EC1"/>
    <w:rsid w:val="00052FDA"/>
    <w:rsid w:val="00052FE5"/>
    <w:rsid w:val="000538A6"/>
    <w:rsid w:val="000543AC"/>
    <w:rsid w:val="00056A76"/>
    <w:rsid w:val="000570CE"/>
    <w:rsid w:val="00057C82"/>
    <w:rsid w:val="0006008B"/>
    <w:rsid w:val="00060FDE"/>
    <w:rsid w:val="0006110A"/>
    <w:rsid w:val="00062CAA"/>
    <w:rsid w:val="000645CD"/>
    <w:rsid w:val="000724F5"/>
    <w:rsid w:val="0007471C"/>
    <w:rsid w:val="00074BEC"/>
    <w:rsid w:val="00074E39"/>
    <w:rsid w:val="000753AC"/>
    <w:rsid w:val="00075409"/>
    <w:rsid w:val="000764A3"/>
    <w:rsid w:val="00077FBC"/>
    <w:rsid w:val="00080AF6"/>
    <w:rsid w:val="00081480"/>
    <w:rsid w:val="00081D6E"/>
    <w:rsid w:val="00082F38"/>
    <w:rsid w:val="00083C2A"/>
    <w:rsid w:val="00084049"/>
    <w:rsid w:val="000851C8"/>
    <w:rsid w:val="0008528E"/>
    <w:rsid w:val="000901D9"/>
    <w:rsid w:val="00091A90"/>
    <w:rsid w:val="000927F0"/>
    <w:rsid w:val="00093669"/>
    <w:rsid w:val="00095380"/>
    <w:rsid w:val="000953B1"/>
    <w:rsid w:val="00095BF0"/>
    <w:rsid w:val="00096582"/>
    <w:rsid w:val="000978BD"/>
    <w:rsid w:val="000A12F7"/>
    <w:rsid w:val="000A53C3"/>
    <w:rsid w:val="000A7799"/>
    <w:rsid w:val="000B042E"/>
    <w:rsid w:val="000B0D93"/>
    <w:rsid w:val="000B0ECA"/>
    <w:rsid w:val="000B1C56"/>
    <w:rsid w:val="000B53A4"/>
    <w:rsid w:val="000B57E2"/>
    <w:rsid w:val="000B59CA"/>
    <w:rsid w:val="000B6363"/>
    <w:rsid w:val="000B7892"/>
    <w:rsid w:val="000B7F5E"/>
    <w:rsid w:val="000C0015"/>
    <w:rsid w:val="000C11C4"/>
    <w:rsid w:val="000C1E6B"/>
    <w:rsid w:val="000C25E1"/>
    <w:rsid w:val="000C3042"/>
    <w:rsid w:val="000C360A"/>
    <w:rsid w:val="000C368C"/>
    <w:rsid w:val="000C3BB4"/>
    <w:rsid w:val="000C4759"/>
    <w:rsid w:val="000C5F8D"/>
    <w:rsid w:val="000C6DD6"/>
    <w:rsid w:val="000C74F2"/>
    <w:rsid w:val="000C7812"/>
    <w:rsid w:val="000C7910"/>
    <w:rsid w:val="000D033D"/>
    <w:rsid w:val="000D0995"/>
    <w:rsid w:val="000D37E1"/>
    <w:rsid w:val="000D60B9"/>
    <w:rsid w:val="000D692D"/>
    <w:rsid w:val="000D6E0C"/>
    <w:rsid w:val="000E0B02"/>
    <w:rsid w:val="000E122E"/>
    <w:rsid w:val="000E15B1"/>
    <w:rsid w:val="000E4A94"/>
    <w:rsid w:val="000E734C"/>
    <w:rsid w:val="000F08B4"/>
    <w:rsid w:val="000F0E18"/>
    <w:rsid w:val="000F165D"/>
    <w:rsid w:val="000F2376"/>
    <w:rsid w:val="000F33D1"/>
    <w:rsid w:val="000F426D"/>
    <w:rsid w:val="000F4BB1"/>
    <w:rsid w:val="000F4EB0"/>
    <w:rsid w:val="000F55AB"/>
    <w:rsid w:val="000F6477"/>
    <w:rsid w:val="00100D4C"/>
    <w:rsid w:val="00101211"/>
    <w:rsid w:val="001023C3"/>
    <w:rsid w:val="0010253A"/>
    <w:rsid w:val="001025FF"/>
    <w:rsid w:val="00103278"/>
    <w:rsid w:val="00103A8E"/>
    <w:rsid w:val="001043D8"/>
    <w:rsid w:val="00110F41"/>
    <w:rsid w:val="00111D9E"/>
    <w:rsid w:val="00112AE7"/>
    <w:rsid w:val="00114109"/>
    <w:rsid w:val="00114893"/>
    <w:rsid w:val="001171B0"/>
    <w:rsid w:val="00117B2F"/>
    <w:rsid w:val="00121488"/>
    <w:rsid w:val="00122FC9"/>
    <w:rsid w:val="00123960"/>
    <w:rsid w:val="00123D40"/>
    <w:rsid w:val="001253BA"/>
    <w:rsid w:val="0012598A"/>
    <w:rsid w:val="00125F87"/>
    <w:rsid w:val="0012620D"/>
    <w:rsid w:val="00126A05"/>
    <w:rsid w:val="00127D09"/>
    <w:rsid w:val="00127EAF"/>
    <w:rsid w:val="00130C20"/>
    <w:rsid w:val="00131B1E"/>
    <w:rsid w:val="00131DAC"/>
    <w:rsid w:val="00133A5F"/>
    <w:rsid w:val="0013520B"/>
    <w:rsid w:val="00135F2F"/>
    <w:rsid w:val="00136AC6"/>
    <w:rsid w:val="001377A3"/>
    <w:rsid w:val="00143E4B"/>
    <w:rsid w:val="00146448"/>
    <w:rsid w:val="001467E8"/>
    <w:rsid w:val="00153A4B"/>
    <w:rsid w:val="0015493E"/>
    <w:rsid w:val="00154A1B"/>
    <w:rsid w:val="0015507F"/>
    <w:rsid w:val="00156A3E"/>
    <w:rsid w:val="00161AB8"/>
    <w:rsid w:val="00162CE5"/>
    <w:rsid w:val="001637B8"/>
    <w:rsid w:val="00165F62"/>
    <w:rsid w:val="001673D4"/>
    <w:rsid w:val="00167419"/>
    <w:rsid w:val="00167B91"/>
    <w:rsid w:val="00177295"/>
    <w:rsid w:val="00177BB6"/>
    <w:rsid w:val="00177DC3"/>
    <w:rsid w:val="00180600"/>
    <w:rsid w:val="00180755"/>
    <w:rsid w:val="0018089A"/>
    <w:rsid w:val="00181AE8"/>
    <w:rsid w:val="00181BC6"/>
    <w:rsid w:val="00183FB5"/>
    <w:rsid w:val="00185242"/>
    <w:rsid w:val="00185976"/>
    <w:rsid w:val="00190DE7"/>
    <w:rsid w:val="001969B4"/>
    <w:rsid w:val="00197148"/>
    <w:rsid w:val="001975F7"/>
    <w:rsid w:val="00197791"/>
    <w:rsid w:val="00197CFE"/>
    <w:rsid w:val="001A0A88"/>
    <w:rsid w:val="001A0D47"/>
    <w:rsid w:val="001A2C87"/>
    <w:rsid w:val="001A758A"/>
    <w:rsid w:val="001B34A0"/>
    <w:rsid w:val="001B5308"/>
    <w:rsid w:val="001B6F95"/>
    <w:rsid w:val="001B74A0"/>
    <w:rsid w:val="001B7DC9"/>
    <w:rsid w:val="001C0D35"/>
    <w:rsid w:val="001C0D88"/>
    <w:rsid w:val="001C4734"/>
    <w:rsid w:val="001C6277"/>
    <w:rsid w:val="001C7A0C"/>
    <w:rsid w:val="001C7C1F"/>
    <w:rsid w:val="001D0AE1"/>
    <w:rsid w:val="001D1E14"/>
    <w:rsid w:val="001D36EC"/>
    <w:rsid w:val="001D458E"/>
    <w:rsid w:val="001D6855"/>
    <w:rsid w:val="001D7898"/>
    <w:rsid w:val="001D7B75"/>
    <w:rsid w:val="001E27AC"/>
    <w:rsid w:val="001E5E42"/>
    <w:rsid w:val="001E66D2"/>
    <w:rsid w:val="001E6C20"/>
    <w:rsid w:val="001F0C4E"/>
    <w:rsid w:val="001F1658"/>
    <w:rsid w:val="001F1F26"/>
    <w:rsid w:val="001F204F"/>
    <w:rsid w:val="001F4ED3"/>
    <w:rsid w:val="001F646D"/>
    <w:rsid w:val="001F71D5"/>
    <w:rsid w:val="001F7AF7"/>
    <w:rsid w:val="00200127"/>
    <w:rsid w:val="00201A05"/>
    <w:rsid w:val="00204B82"/>
    <w:rsid w:val="00207C81"/>
    <w:rsid w:val="00210CAB"/>
    <w:rsid w:val="00210F62"/>
    <w:rsid w:val="0021148E"/>
    <w:rsid w:val="002123C0"/>
    <w:rsid w:val="00214D02"/>
    <w:rsid w:val="00214F99"/>
    <w:rsid w:val="00217577"/>
    <w:rsid w:val="0021766C"/>
    <w:rsid w:val="00217CC1"/>
    <w:rsid w:val="0022557F"/>
    <w:rsid w:val="00227DF1"/>
    <w:rsid w:val="002301A9"/>
    <w:rsid w:val="00231CB3"/>
    <w:rsid w:val="00233576"/>
    <w:rsid w:val="00233EDC"/>
    <w:rsid w:val="002340A7"/>
    <w:rsid w:val="002345A4"/>
    <w:rsid w:val="0023747F"/>
    <w:rsid w:val="00237B79"/>
    <w:rsid w:val="00241DE9"/>
    <w:rsid w:val="00244195"/>
    <w:rsid w:val="002447A2"/>
    <w:rsid w:val="00244A0C"/>
    <w:rsid w:val="00250F8F"/>
    <w:rsid w:val="00251DE2"/>
    <w:rsid w:val="002521C4"/>
    <w:rsid w:val="00253A4A"/>
    <w:rsid w:val="00256C92"/>
    <w:rsid w:val="00263305"/>
    <w:rsid w:val="00263417"/>
    <w:rsid w:val="002641DE"/>
    <w:rsid w:val="00264708"/>
    <w:rsid w:val="00265912"/>
    <w:rsid w:val="00265A44"/>
    <w:rsid w:val="00266700"/>
    <w:rsid w:val="002677DF"/>
    <w:rsid w:val="002709FB"/>
    <w:rsid w:val="00273B10"/>
    <w:rsid w:val="00283558"/>
    <w:rsid w:val="00284EEA"/>
    <w:rsid w:val="00286ED9"/>
    <w:rsid w:val="00287089"/>
    <w:rsid w:val="00287E1D"/>
    <w:rsid w:val="00290D5D"/>
    <w:rsid w:val="00291089"/>
    <w:rsid w:val="002914B6"/>
    <w:rsid w:val="00291CB1"/>
    <w:rsid w:val="00292912"/>
    <w:rsid w:val="00295126"/>
    <w:rsid w:val="00296119"/>
    <w:rsid w:val="00296214"/>
    <w:rsid w:val="0029682E"/>
    <w:rsid w:val="00296AAB"/>
    <w:rsid w:val="002A0871"/>
    <w:rsid w:val="002A0C5F"/>
    <w:rsid w:val="002A2DF2"/>
    <w:rsid w:val="002A3254"/>
    <w:rsid w:val="002A3E85"/>
    <w:rsid w:val="002A4166"/>
    <w:rsid w:val="002A4583"/>
    <w:rsid w:val="002A4E10"/>
    <w:rsid w:val="002A4EBC"/>
    <w:rsid w:val="002A646E"/>
    <w:rsid w:val="002A70F2"/>
    <w:rsid w:val="002B0EFD"/>
    <w:rsid w:val="002B13A1"/>
    <w:rsid w:val="002B2644"/>
    <w:rsid w:val="002B2B93"/>
    <w:rsid w:val="002B44DE"/>
    <w:rsid w:val="002B6B77"/>
    <w:rsid w:val="002C05EF"/>
    <w:rsid w:val="002C133F"/>
    <w:rsid w:val="002C186B"/>
    <w:rsid w:val="002C5560"/>
    <w:rsid w:val="002C6A8C"/>
    <w:rsid w:val="002C732B"/>
    <w:rsid w:val="002C7944"/>
    <w:rsid w:val="002D08AA"/>
    <w:rsid w:val="002D1145"/>
    <w:rsid w:val="002D1D87"/>
    <w:rsid w:val="002D7364"/>
    <w:rsid w:val="002D7569"/>
    <w:rsid w:val="002D7848"/>
    <w:rsid w:val="002E1242"/>
    <w:rsid w:val="002E205B"/>
    <w:rsid w:val="002E2EB2"/>
    <w:rsid w:val="002E3E90"/>
    <w:rsid w:val="002E40E5"/>
    <w:rsid w:val="002E4AE8"/>
    <w:rsid w:val="002E61B7"/>
    <w:rsid w:val="002E6CE4"/>
    <w:rsid w:val="002E6EC8"/>
    <w:rsid w:val="002E75F7"/>
    <w:rsid w:val="002F05D9"/>
    <w:rsid w:val="002F0A67"/>
    <w:rsid w:val="002F152B"/>
    <w:rsid w:val="002F1EAA"/>
    <w:rsid w:val="002F2CC7"/>
    <w:rsid w:val="002F5EB8"/>
    <w:rsid w:val="002F6758"/>
    <w:rsid w:val="002F7500"/>
    <w:rsid w:val="0030279B"/>
    <w:rsid w:val="00304986"/>
    <w:rsid w:val="003065A6"/>
    <w:rsid w:val="00306764"/>
    <w:rsid w:val="00306DEB"/>
    <w:rsid w:val="00316A3F"/>
    <w:rsid w:val="00316EF8"/>
    <w:rsid w:val="00324B5B"/>
    <w:rsid w:val="003331CB"/>
    <w:rsid w:val="0033409E"/>
    <w:rsid w:val="00334742"/>
    <w:rsid w:val="00334D6C"/>
    <w:rsid w:val="00335955"/>
    <w:rsid w:val="00336047"/>
    <w:rsid w:val="003360EA"/>
    <w:rsid w:val="00340171"/>
    <w:rsid w:val="00341EF6"/>
    <w:rsid w:val="003435E5"/>
    <w:rsid w:val="003436B9"/>
    <w:rsid w:val="0034376B"/>
    <w:rsid w:val="00343A49"/>
    <w:rsid w:val="00344550"/>
    <w:rsid w:val="00346167"/>
    <w:rsid w:val="003466B5"/>
    <w:rsid w:val="0034741C"/>
    <w:rsid w:val="0035342A"/>
    <w:rsid w:val="0035344D"/>
    <w:rsid w:val="0035395C"/>
    <w:rsid w:val="00353EB1"/>
    <w:rsid w:val="00354C0D"/>
    <w:rsid w:val="00355CB3"/>
    <w:rsid w:val="003627C3"/>
    <w:rsid w:val="00362E87"/>
    <w:rsid w:val="003667F7"/>
    <w:rsid w:val="00371F1B"/>
    <w:rsid w:val="00375BC9"/>
    <w:rsid w:val="0037689D"/>
    <w:rsid w:val="003768C0"/>
    <w:rsid w:val="0037719F"/>
    <w:rsid w:val="00380C0F"/>
    <w:rsid w:val="00381522"/>
    <w:rsid w:val="003829B4"/>
    <w:rsid w:val="003855FA"/>
    <w:rsid w:val="00386F1B"/>
    <w:rsid w:val="0038736E"/>
    <w:rsid w:val="003901E3"/>
    <w:rsid w:val="003942FA"/>
    <w:rsid w:val="00397A0D"/>
    <w:rsid w:val="003A247D"/>
    <w:rsid w:val="003A2F87"/>
    <w:rsid w:val="003A3F3F"/>
    <w:rsid w:val="003A531A"/>
    <w:rsid w:val="003A72A3"/>
    <w:rsid w:val="003A7BBD"/>
    <w:rsid w:val="003B15CE"/>
    <w:rsid w:val="003B1F22"/>
    <w:rsid w:val="003B3552"/>
    <w:rsid w:val="003B35C8"/>
    <w:rsid w:val="003B6298"/>
    <w:rsid w:val="003B7778"/>
    <w:rsid w:val="003B7849"/>
    <w:rsid w:val="003C0136"/>
    <w:rsid w:val="003C0F45"/>
    <w:rsid w:val="003C1C74"/>
    <w:rsid w:val="003C53B7"/>
    <w:rsid w:val="003C59AE"/>
    <w:rsid w:val="003D06AE"/>
    <w:rsid w:val="003D0DAA"/>
    <w:rsid w:val="003D16E9"/>
    <w:rsid w:val="003D2416"/>
    <w:rsid w:val="003D261F"/>
    <w:rsid w:val="003D39FD"/>
    <w:rsid w:val="003D3AAB"/>
    <w:rsid w:val="003D4227"/>
    <w:rsid w:val="003D5E8D"/>
    <w:rsid w:val="003E1B1B"/>
    <w:rsid w:val="003E2681"/>
    <w:rsid w:val="003E3E2F"/>
    <w:rsid w:val="003E3EDF"/>
    <w:rsid w:val="003E4C8C"/>
    <w:rsid w:val="003F1B39"/>
    <w:rsid w:val="003F68AE"/>
    <w:rsid w:val="003F6E8C"/>
    <w:rsid w:val="003F701A"/>
    <w:rsid w:val="00400193"/>
    <w:rsid w:val="00402B49"/>
    <w:rsid w:val="00403311"/>
    <w:rsid w:val="004059DF"/>
    <w:rsid w:val="00410731"/>
    <w:rsid w:val="00410E70"/>
    <w:rsid w:val="0041130D"/>
    <w:rsid w:val="00411742"/>
    <w:rsid w:val="00411F58"/>
    <w:rsid w:val="0041228D"/>
    <w:rsid w:val="004139AA"/>
    <w:rsid w:val="00414C27"/>
    <w:rsid w:val="00420F25"/>
    <w:rsid w:val="00421D61"/>
    <w:rsid w:val="00422804"/>
    <w:rsid w:val="00422CD7"/>
    <w:rsid w:val="004239E7"/>
    <w:rsid w:val="0042426B"/>
    <w:rsid w:val="00426FBD"/>
    <w:rsid w:val="0043483F"/>
    <w:rsid w:val="004357A8"/>
    <w:rsid w:val="004361FF"/>
    <w:rsid w:val="0043701E"/>
    <w:rsid w:val="00437C91"/>
    <w:rsid w:val="00437CEF"/>
    <w:rsid w:val="004454F2"/>
    <w:rsid w:val="004501B0"/>
    <w:rsid w:val="0045077B"/>
    <w:rsid w:val="004533AD"/>
    <w:rsid w:val="00454C6C"/>
    <w:rsid w:val="004560DC"/>
    <w:rsid w:val="0045686C"/>
    <w:rsid w:val="004569BA"/>
    <w:rsid w:val="004577F8"/>
    <w:rsid w:val="004602DE"/>
    <w:rsid w:val="00460CE3"/>
    <w:rsid w:val="004632C0"/>
    <w:rsid w:val="00463513"/>
    <w:rsid w:val="00464194"/>
    <w:rsid w:val="004643E3"/>
    <w:rsid w:val="004662EE"/>
    <w:rsid w:val="00466F86"/>
    <w:rsid w:val="004672E9"/>
    <w:rsid w:val="00467B5B"/>
    <w:rsid w:val="0047096C"/>
    <w:rsid w:val="00471979"/>
    <w:rsid w:val="00473DAE"/>
    <w:rsid w:val="0047482A"/>
    <w:rsid w:val="00476A78"/>
    <w:rsid w:val="00477465"/>
    <w:rsid w:val="004812AD"/>
    <w:rsid w:val="00481EBF"/>
    <w:rsid w:val="0048387D"/>
    <w:rsid w:val="00483A93"/>
    <w:rsid w:val="004856BB"/>
    <w:rsid w:val="00486EE2"/>
    <w:rsid w:val="00486FE0"/>
    <w:rsid w:val="00487838"/>
    <w:rsid w:val="00491F85"/>
    <w:rsid w:val="00493BC7"/>
    <w:rsid w:val="00493E56"/>
    <w:rsid w:val="004940DA"/>
    <w:rsid w:val="004959BD"/>
    <w:rsid w:val="00495F4F"/>
    <w:rsid w:val="00497FCF"/>
    <w:rsid w:val="004A00EC"/>
    <w:rsid w:val="004A1B63"/>
    <w:rsid w:val="004A1D73"/>
    <w:rsid w:val="004A214D"/>
    <w:rsid w:val="004A36AB"/>
    <w:rsid w:val="004A3B69"/>
    <w:rsid w:val="004A4F8E"/>
    <w:rsid w:val="004A6601"/>
    <w:rsid w:val="004A664E"/>
    <w:rsid w:val="004A7D3A"/>
    <w:rsid w:val="004B0C90"/>
    <w:rsid w:val="004B17A5"/>
    <w:rsid w:val="004B6C0C"/>
    <w:rsid w:val="004B6F86"/>
    <w:rsid w:val="004C012D"/>
    <w:rsid w:val="004C484E"/>
    <w:rsid w:val="004C4ADE"/>
    <w:rsid w:val="004C5CA4"/>
    <w:rsid w:val="004C7C9E"/>
    <w:rsid w:val="004D1823"/>
    <w:rsid w:val="004D1997"/>
    <w:rsid w:val="004D1DD0"/>
    <w:rsid w:val="004D3BEE"/>
    <w:rsid w:val="004D3ECD"/>
    <w:rsid w:val="004D3F62"/>
    <w:rsid w:val="004D625C"/>
    <w:rsid w:val="004D7063"/>
    <w:rsid w:val="004E06A0"/>
    <w:rsid w:val="004E06E0"/>
    <w:rsid w:val="004E2F59"/>
    <w:rsid w:val="004E371E"/>
    <w:rsid w:val="004E4B65"/>
    <w:rsid w:val="004E7DE3"/>
    <w:rsid w:val="004F24AF"/>
    <w:rsid w:val="004F4AE1"/>
    <w:rsid w:val="004F72D9"/>
    <w:rsid w:val="004F7D1B"/>
    <w:rsid w:val="00501961"/>
    <w:rsid w:val="005035DB"/>
    <w:rsid w:val="005041A6"/>
    <w:rsid w:val="00504695"/>
    <w:rsid w:val="00505495"/>
    <w:rsid w:val="0050566C"/>
    <w:rsid w:val="00506717"/>
    <w:rsid w:val="005072DA"/>
    <w:rsid w:val="005106A5"/>
    <w:rsid w:val="0051187D"/>
    <w:rsid w:val="00512FF5"/>
    <w:rsid w:val="005141C2"/>
    <w:rsid w:val="00520DCB"/>
    <w:rsid w:val="00521F2A"/>
    <w:rsid w:val="00524FF8"/>
    <w:rsid w:val="00526F7A"/>
    <w:rsid w:val="00527142"/>
    <w:rsid w:val="0052749E"/>
    <w:rsid w:val="00531340"/>
    <w:rsid w:val="00531BD1"/>
    <w:rsid w:val="0053207D"/>
    <w:rsid w:val="00532995"/>
    <w:rsid w:val="00532A47"/>
    <w:rsid w:val="00532C74"/>
    <w:rsid w:val="00537090"/>
    <w:rsid w:val="00537C12"/>
    <w:rsid w:val="00537D16"/>
    <w:rsid w:val="00540F45"/>
    <w:rsid w:val="0054138F"/>
    <w:rsid w:val="00545AC4"/>
    <w:rsid w:val="005465AB"/>
    <w:rsid w:val="00546C14"/>
    <w:rsid w:val="005472FC"/>
    <w:rsid w:val="00551854"/>
    <w:rsid w:val="00552DE2"/>
    <w:rsid w:val="005541B4"/>
    <w:rsid w:val="005602BD"/>
    <w:rsid w:val="00560633"/>
    <w:rsid w:val="00564B91"/>
    <w:rsid w:val="0056720B"/>
    <w:rsid w:val="0056747B"/>
    <w:rsid w:val="00572498"/>
    <w:rsid w:val="005738FF"/>
    <w:rsid w:val="00576E0E"/>
    <w:rsid w:val="00580EF6"/>
    <w:rsid w:val="00582065"/>
    <w:rsid w:val="00582629"/>
    <w:rsid w:val="00584255"/>
    <w:rsid w:val="00584769"/>
    <w:rsid w:val="00584D70"/>
    <w:rsid w:val="00585E21"/>
    <w:rsid w:val="0058786E"/>
    <w:rsid w:val="00594988"/>
    <w:rsid w:val="005952B3"/>
    <w:rsid w:val="00597E5F"/>
    <w:rsid w:val="005A0D3D"/>
    <w:rsid w:val="005A3379"/>
    <w:rsid w:val="005A4B35"/>
    <w:rsid w:val="005A5273"/>
    <w:rsid w:val="005A6CE3"/>
    <w:rsid w:val="005B3C04"/>
    <w:rsid w:val="005B3F14"/>
    <w:rsid w:val="005B513C"/>
    <w:rsid w:val="005B5832"/>
    <w:rsid w:val="005B5941"/>
    <w:rsid w:val="005B5FF9"/>
    <w:rsid w:val="005B7FF1"/>
    <w:rsid w:val="005C09D3"/>
    <w:rsid w:val="005C195E"/>
    <w:rsid w:val="005C2118"/>
    <w:rsid w:val="005C23A6"/>
    <w:rsid w:val="005C3F1D"/>
    <w:rsid w:val="005C6E96"/>
    <w:rsid w:val="005D10D2"/>
    <w:rsid w:val="005D2DB5"/>
    <w:rsid w:val="005E2772"/>
    <w:rsid w:val="005E3EB9"/>
    <w:rsid w:val="005E46A3"/>
    <w:rsid w:val="005E48F4"/>
    <w:rsid w:val="005E7059"/>
    <w:rsid w:val="005E74D0"/>
    <w:rsid w:val="005F231D"/>
    <w:rsid w:val="005F4A5D"/>
    <w:rsid w:val="005F5399"/>
    <w:rsid w:val="005F7861"/>
    <w:rsid w:val="0060085D"/>
    <w:rsid w:val="00606B06"/>
    <w:rsid w:val="00612EA8"/>
    <w:rsid w:val="00612F96"/>
    <w:rsid w:val="0061436C"/>
    <w:rsid w:val="0061457A"/>
    <w:rsid w:val="00616130"/>
    <w:rsid w:val="00622551"/>
    <w:rsid w:val="00623906"/>
    <w:rsid w:val="006239D6"/>
    <w:rsid w:val="00624169"/>
    <w:rsid w:val="00625509"/>
    <w:rsid w:val="00632F36"/>
    <w:rsid w:val="00633AC8"/>
    <w:rsid w:val="0063454D"/>
    <w:rsid w:val="00635E12"/>
    <w:rsid w:val="00635EB2"/>
    <w:rsid w:val="0063783A"/>
    <w:rsid w:val="00637C9F"/>
    <w:rsid w:val="00637F45"/>
    <w:rsid w:val="00642241"/>
    <w:rsid w:val="006440F2"/>
    <w:rsid w:val="00644435"/>
    <w:rsid w:val="00645FD6"/>
    <w:rsid w:val="006463D4"/>
    <w:rsid w:val="00646BFC"/>
    <w:rsid w:val="00650171"/>
    <w:rsid w:val="00650CCA"/>
    <w:rsid w:val="00650E91"/>
    <w:rsid w:val="00651EEB"/>
    <w:rsid w:val="0065287B"/>
    <w:rsid w:val="00653E90"/>
    <w:rsid w:val="0065535E"/>
    <w:rsid w:val="0065567E"/>
    <w:rsid w:val="006603C9"/>
    <w:rsid w:val="00660A6E"/>
    <w:rsid w:val="00662FDE"/>
    <w:rsid w:val="00670ED6"/>
    <w:rsid w:val="0067109A"/>
    <w:rsid w:val="00673CD8"/>
    <w:rsid w:val="006752D3"/>
    <w:rsid w:val="00675724"/>
    <w:rsid w:val="00675B9C"/>
    <w:rsid w:val="00675BB9"/>
    <w:rsid w:val="00675BDE"/>
    <w:rsid w:val="00680776"/>
    <w:rsid w:val="00681C71"/>
    <w:rsid w:val="0068290C"/>
    <w:rsid w:val="006846E0"/>
    <w:rsid w:val="00685D2F"/>
    <w:rsid w:val="00686479"/>
    <w:rsid w:val="00687701"/>
    <w:rsid w:val="006934E4"/>
    <w:rsid w:val="00695892"/>
    <w:rsid w:val="00695C53"/>
    <w:rsid w:val="0069610D"/>
    <w:rsid w:val="006965C4"/>
    <w:rsid w:val="006A0FDC"/>
    <w:rsid w:val="006A6392"/>
    <w:rsid w:val="006B0CBB"/>
    <w:rsid w:val="006B2787"/>
    <w:rsid w:val="006B39F8"/>
    <w:rsid w:val="006B3EAD"/>
    <w:rsid w:val="006B42D9"/>
    <w:rsid w:val="006B6AC8"/>
    <w:rsid w:val="006B6DF1"/>
    <w:rsid w:val="006B7F8D"/>
    <w:rsid w:val="006C0D6F"/>
    <w:rsid w:val="006C1506"/>
    <w:rsid w:val="006C2AD6"/>
    <w:rsid w:val="006C4BE0"/>
    <w:rsid w:val="006C5FE6"/>
    <w:rsid w:val="006C6E0B"/>
    <w:rsid w:val="006C794F"/>
    <w:rsid w:val="006C7DC7"/>
    <w:rsid w:val="006D0465"/>
    <w:rsid w:val="006D0C43"/>
    <w:rsid w:val="006D0DE5"/>
    <w:rsid w:val="006D191E"/>
    <w:rsid w:val="006D21F3"/>
    <w:rsid w:val="006D67FA"/>
    <w:rsid w:val="006E26D3"/>
    <w:rsid w:val="006E7AC3"/>
    <w:rsid w:val="006F029F"/>
    <w:rsid w:val="006F2C65"/>
    <w:rsid w:val="006F439B"/>
    <w:rsid w:val="006F6D13"/>
    <w:rsid w:val="006F78E5"/>
    <w:rsid w:val="00702BEA"/>
    <w:rsid w:val="00704C44"/>
    <w:rsid w:val="00706B8D"/>
    <w:rsid w:val="00711120"/>
    <w:rsid w:val="00711F9D"/>
    <w:rsid w:val="00714164"/>
    <w:rsid w:val="00715C2E"/>
    <w:rsid w:val="00716227"/>
    <w:rsid w:val="00716710"/>
    <w:rsid w:val="00717098"/>
    <w:rsid w:val="00717DDD"/>
    <w:rsid w:val="0072084C"/>
    <w:rsid w:val="007220E9"/>
    <w:rsid w:val="0072229C"/>
    <w:rsid w:val="007252D5"/>
    <w:rsid w:val="00726837"/>
    <w:rsid w:val="0072746F"/>
    <w:rsid w:val="00732E1D"/>
    <w:rsid w:val="00734BDA"/>
    <w:rsid w:val="00736E28"/>
    <w:rsid w:val="0074074A"/>
    <w:rsid w:val="007432C2"/>
    <w:rsid w:val="00744286"/>
    <w:rsid w:val="00746249"/>
    <w:rsid w:val="00751F28"/>
    <w:rsid w:val="007526C4"/>
    <w:rsid w:val="00752BBB"/>
    <w:rsid w:val="00752E35"/>
    <w:rsid w:val="00753418"/>
    <w:rsid w:val="00755110"/>
    <w:rsid w:val="007555E0"/>
    <w:rsid w:val="0075750B"/>
    <w:rsid w:val="007611E1"/>
    <w:rsid w:val="007630EE"/>
    <w:rsid w:val="007640D8"/>
    <w:rsid w:val="0076490C"/>
    <w:rsid w:val="00765F99"/>
    <w:rsid w:val="00771561"/>
    <w:rsid w:val="00771EC9"/>
    <w:rsid w:val="0077351E"/>
    <w:rsid w:val="00775251"/>
    <w:rsid w:val="00777A3B"/>
    <w:rsid w:val="00781883"/>
    <w:rsid w:val="007831D1"/>
    <w:rsid w:val="00785CCC"/>
    <w:rsid w:val="00785EF8"/>
    <w:rsid w:val="0078609B"/>
    <w:rsid w:val="007862AE"/>
    <w:rsid w:val="00786F8D"/>
    <w:rsid w:val="00790872"/>
    <w:rsid w:val="00790A82"/>
    <w:rsid w:val="00793730"/>
    <w:rsid w:val="0079387D"/>
    <w:rsid w:val="00794F5C"/>
    <w:rsid w:val="00795043"/>
    <w:rsid w:val="00795869"/>
    <w:rsid w:val="00795B8A"/>
    <w:rsid w:val="00795C61"/>
    <w:rsid w:val="00795DCA"/>
    <w:rsid w:val="00796441"/>
    <w:rsid w:val="00797B55"/>
    <w:rsid w:val="007A03FF"/>
    <w:rsid w:val="007A06A6"/>
    <w:rsid w:val="007A10E7"/>
    <w:rsid w:val="007A13CB"/>
    <w:rsid w:val="007A3EE7"/>
    <w:rsid w:val="007A5A89"/>
    <w:rsid w:val="007A62C5"/>
    <w:rsid w:val="007A672B"/>
    <w:rsid w:val="007A7454"/>
    <w:rsid w:val="007B04C1"/>
    <w:rsid w:val="007B186A"/>
    <w:rsid w:val="007B2E8A"/>
    <w:rsid w:val="007B4D5E"/>
    <w:rsid w:val="007B6576"/>
    <w:rsid w:val="007B7291"/>
    <w:rsid w:val="007B7F03"/>
    <w:rsid w:val="007C10EF"/>
    <w:rsid w:val="007C17F3"/>
    <w:rsid w:val="007C6F24"/>
    <w:rsid w:val="007D07C0"/>
    <w:rsid w:val="007D0929"/>
    <w:rsid w:val="007D31C8"/>
    <w:rsid w:val="007D47B2"/>
    <w:rsid w:val="007D553B"/>
    <w:rsid w:val="007E073C"/>
    <w:rsid w:val="007E0898"/>
    <w:rsid w:val="007E0BAE"/>
    <w:rsid w:val="007E22C0"/>
    <w:rsid w:val="007E29D5"/>
    <w:rsid w:val="007E43EC"/>
    <w:rsid w:val="007E5839"/>
    <w:rsid w:val="007F00AC"/>
    <w:rsid w:val="007F345A"/>
    <w:rsid w:val="007F44BA"/>
    <w:rsid w:val="007F69DF"/>
    <w:rsid w:val="007F6E95"/>
    <w:rsid w:val="007F7EC1"/>
    <w:rsid w:val="0080020D"/>
    <w:rsid w:val="00800A52"/>
    <w:rsid w:val="00800DA4"/>
    <w:rsid w:val="00801306"/>
    <w:rsid w:val="00802E1C"/>
    <w:rsid w:val="00804BA3"/>
    <w:rsid w:val="00805CDB"/>
    <w:rsid w:val="00810191"/>
    <w:rsid w:val="008117FE"/>
    <w:rsid w:val="008122E1"/>
    <w:rsid w:val="008125B6"/>
    <w:rsid w:val="0081262B"/>
    <w:rsid w:val="008148B0"/>
    <w:rsid w:val="00815CC0"/>
    <w:rsid w:val="00816738"/>
    <w:rsid w:val="00817079"/>
    <w:rsid w:val="00822551"/>
    <w:rsid w:val="00822776"/>
    <w:rsid w:val="00823816"/>
    <w:rsid w:val="00824FB3"/>
    <w:rsid w:val="00825033"/>
    <w:rsid w:val="00825107"/>
    <w:rsid w:val="00830015"/>
    <w:rsid w:val="00832DED"/>
    <w:rsid w:val="00837F98"/>
    <w:rsid w:val="00840E03"/>
    <w:rsid w:val="00843CF4"/>
    <w:rsid w:val="00845EF6"/>
    <w:rsid w:val="00852563"/>
    <w:rsid w:val="00852F7B"/>
    <w:rsid w:val="008547E2"/>
    <w:rsid w:val="0085520C"/>
    <w:rsid w:val="00855E4B"/>
    <w:rsid w:val="00857925"/>
    <w:rsid w:val="00860ADA"/>
    <w:rsid w:val="00862D85"/>
    <w:rsid w:val="00865FBF"/>
    <w:rsid w:val="0086604A"/>
    <w:rsid w:val="00867E6D"/>
    <w:rsid w:val="008719E5"/>
    <w:rsid w:val="00872E74"/>
    <w:rsid w:val="008766DC"/>
    <w:rsid w:val="00876FDA"/>
    <w:rsid w:val="00876FFD"/>
    <w:rsid w:val="00877B71"/>
    <w:rsid w:val="0088022F"/>
    <w:rsid w:val="00880BD8"/>
    <w:rsid w:val="008819E3"/>
    <w:rsid w:val="0088205B"/>
    <w:rsid w:val="00884C02"/>
    <w:rsid w:val="00885ED9"/>
    <w:rsid w:val="008900BA"/>
    <w:rsid w:val="008915FD"/>
    <w:rsid w:val="0089281A"/>
    <w:rsid w:val="0089595C"/>
    <w:rsid w:val="00897D82"/>
    <w:rsid w:val="008A0620"/>
    <w:rsid w:val="008A1D76"/>
    <w:rsid w:val="008A2580"/>
    <w:rsid w:val="008A2C5C"/>
    <w:rsid w:val="008A372E"/>
    <w:rsid w:val="008A385E"/>
    <w:rsid w:val="008A5C97"/>
    <w:rsid w:val="008B0692"/>
    <w:rsid w:val="008B1293"/>
    <w:rsid w:val="008B19D6"/>
    <w:rsid w:val="008B7244"/>
    <w:rsid w:val="008C02EF"/>
    <w:rsid w:val="008C3BF0"/>
    <w:rsid w:val="008C3E2D"/>
    <w:rsid w:val="008C596B"/>
    <w:rsid w:val="008D14E2"/>
    <w:rsid w:val="008D16DE"/>
    <w:rsid w:val="008D33E4"/>
    <w:rsid w:val="008D3C61"/>
    <w:rsid w:val="008D5B84"/>
    <w:rsid w:val="008D6452"/>
    <w:rsid w:val="008E0DFB"/>
    <w:rsid w:val="008E14F6"/>
    <w:rsid w:val="008E3307"/>
    <w:rsid w:val="008E5297"/>
    <w:rsid w:val="008E5A4F"/>
    <w:rsid w:val="008E5CDD"/>
    <w:rsid w:val="008E60A2"/>
    <w:rsid w:val="008E6149"/>
    <w:rsid w:val="008E7216"/>
    <w:rsid w:val="008F05AB"/>
    <w:rsid w:val="008F190F"/>
    <w:rsid w:val="008F2D20"/>
    <w:rsid w:val="008F2EED"/>
    <w:rsid w:val="008F2FB7"/>
    <w:rsid w:val="008F5B38"/>
    <w:rsid w:val="008F5C65"/>
    <w:rsid w:val="008F5CAE"/>
    <w:rsid w:val="008F5FCB"/>
    <w:rsid w:val="008F7B90"/>
    <w:rsid w:val="00901A33"/>
    <w:rsid w:val="00901F00"/>
    <w:rsid w:val="009024A0"/>
    <w:rsid w:val="00902661"/>
    <w:rsid w:val="00902E35"/>
    <w:rsid w:val="00903911"/>
    <w:rsid w:val="0090578A"/>
    <w:rsid w:val="0090675C"/>
    <w:rsid w:val="00906D11"/>
    <w:rsid w:val="009124C5"/>
    <w:rsid w:val="0091255A"/>
    <w:rsid w:val="00915279"/>
    <w:rsid w:val="00917042"/>
    <w:rsid w:val="00921030"/>
    <w:rsid w:val="0092165A"/>
    <w:rsid w:val="00922DF8"/>
    <w:rsid w:val="00923171"/>
    <w:rsid w:val="0092365C"/>
    <w:rsid w:val="00924694"/>
    <w:rsid w:val="00926458"/>
    <w:rsid w:val="009268E9"/>
    <w:rsid w:val="00927F36"/>
    <w:rsid w:val="00934FB3"/>
    <w:rsid w:val="00935184"/>
    <w:rsid w:val="009357AB"/>
    <w:rsid w:val="00937AC3"/>
    <w:rsid w:val="00937B34"/>
    <w:rsid w:val="009408AB"/>
    <w:rsid w:val="00943C54"/>
    <w:rsid w:val="00944928"/>
    <w:rsid w:val="0094507D"/>
    <w:rsid w:val="00945A46"/>
    <w:rsid w:val="00947911"/>
    <w:rsid w:val="00950305"/>
    <w:rsid w:val="00951515"/>
    <w:rsid w:val="009519B5"/>
    <w:rsid w:val="009552C7"/>
    <w:rsid w:val="00960342"/>
    <w:rsid w:val="00960A37"/>
    <w:rsid w:val="009630E7"/>
    <w:rsid w:val="00964E56"/>
    <w:rsid w:val="0096566E"/>
    <w:rsid w:val="00965CED"/>
    <w:rsid w:val="00966495"/>
    <w:rsid w:val="009726E4"/>
    <w:rsid w:val="00973398"/>
    <w:rsid w:val="00973B31"/>
    <w:rsid w:val="00974616"/>
    <w:rsid w:val="00974C6A"/>
    <w:rsid w:val="00975DE8"/>
    <w:rsid w:val="00980A5A"/>
    <w:rsid w:val="00981C4D"/>
    <w:rsid w:val="00981E68"/>
    <w:rsid w:val="00982314"/>
    <w:rsid w:val="0098475A"/>
    <w:rsid w:val="0098542A"/>
    <w:rsid w:val="0098641D"/>
    <w:rsid w:val="00987719"/>
    <w:rsid w:val="00990D0B"/>
    <w:rsid w:val="00991914"/>
    <w:rsid w:val="0099409F"/>
    <w:rsid w:val="0099532C"/>
    <w:rsid w:val="00996BEA"/>
    <w:rsid w:val="009A05DF"/>
    <w:rsid w:val="009A5449"/>
    <w:rsid w:val="009A6DB9"/>
    <w:rsid w:val="009A7205"/>
    <w:rsid w:val="009B091F"/>
    <w:rsid w:val="009B09F0"/>
    <w:rsid w:val="009B24B3"/>
    <w:rsid w:val="009B4F46"/>
    <w:rsid w:val="009B576D"/>
    <w:rsid w:val="009B7536"/>
    <w:rsid w:val="009C361B"/>
    <w:rsid w:val="009C3FF1"/>
    <w:rsid w:val="009C5740"/>
    <w:rsid w:val="009D0F39"/>
    <w:rsid w:val="009D4DA3"/>
    <w:rsid w:val="009D57C2"/>
    <w:rsid w:val="009D6757"/>
    <w:rsid w:val="009E053E"/>
    <w:rsid w:val="009E3A26"/>
    <w:rsid w:val="009E5FB3"/>
    <w:rsid w:val="009E6A2D"/>
    <w:rsid w:val="009E6D7E"/>
    <w:rsid w:val="009F1FC0"/>
    <w:rsid w:val="009F253C"/>
    <w:rsid w:val="009F419A"/>
    <w:rsid w:val="009F4828"/>
    <w:rsid w:val="009F6117"/>
    <w:rsid w:val="00A00C61"/>
    <w:rsid w:val="00A00DAA"/>
    <w:rsid w:val="00A03250"/>
    <w:rsid w:val="00A06DA4"/>
    <w:rsid w:val="00A07AE4"/>
    <w:rsid w:val="00A11402"/>
    <w:rsid w:val="00A11552"/>
    <w:rsid w:val="00A12191"/>
    <w:rsid w:val="00A135E4"/>
    <w:rsid w:val="00A150A8"/>
    <w:rsid w:val="00A16198"/>
    <w:rsid w:val="00A16E08"/>
    <w:rsid w:val="00A213E2"/>
    <w:rsid w:val="00A25B9D"/>
    <w:rsid w:val="00A260BF"/>
    <w:rsid w:val="00A32137"/>
    <w:rsid w:val="00A32F17"/>
    <w:rsid w:val="00A33B9F"/>
    <w:rsid w:val="00A4289C"/>
    <w:rsid w:val="00A42AE6"/>
    <w:rsid w:val="00A42CAE"/>
    <w:rsid w:val="00A460D4"/>
    <w:rsid w:val="00A53540"/>
    <w:rsid w:val="00A55A2A"/>
    <w:rsid w:val="00A60A60"/>
    <w:rsid w:val="00A6408D"/>
    <w:rsid w:val="00A64266"/>
    <w:rsid w:val="00A65517"/>
    <w:rsid w:val="00A667ED"/>
    <w:rsid w:val="00A67F1D"/>
    <w:rsid w:val="00A67FCF"/>
    <w:rsid w:val="00A71658"/>
    <w:rsid w:val="00A7189A"/>
    <w:rsid w:val="00A723B2"/>
    <w:rsid w:val="00A724AF"/>
    <w:rsid w:val="00A72A4B"/>
    <w:rsid w:val="00A75016"/>
    <w:rsid w:val="00A775C8"/>
    <w:rsid w:val="00A803C5"/>
    <w:rsid w:val="00A80A8F"/>
    <w:rsid w:val="00A823CB"/>
    <w:rsid w:val="00A82536"/>
    <w:rsid w:val="00A847C9"/>
    <w:rsid w:val="00A84AC2"/>
    <w:rsid w:val="00A84C4B"/>
    <w:rsid w:val="00A9076E"/>
    <w:rsid w:val="00A90B44"/>
    <w:rsid w:val="00A933B7"/>
    <w:rsid w:val="00A93951"/>
    <w:rsid w:val="00A939B3"/>
    <w:rsid w:val="00A96158"/>
    <w:rsid w:val="00AA21BE"/>
    <w:rsid w:val="00AA232F"/>
    <w:rsid w:val="00AA2AD1"/>
    <w:rsid w:val="00AA3817"/>
    <w:rsid w:val="00AA5201"/>
    <w:rsid w:val="00AA6483"/>
    <w:rsid w:val="00AA7FF1"/>
    <w:rsid w:val="00AB0A66"/>
    <w:rsid w:val="00AB21AF"/>
    <w:rsid w:val="00AB3107"/>
    <w:rsid w:val="00AB3A87"/>
    <w:rsid w:val="00AB3AA7"/>
    <w:rsid w:val="00AB54AE"/>
    <w:rsid w:val="00AB570A"/>
    <w:rsid w:val="00AB5B9D"/>
    <w:rsid w:val="00AC109B"/>
    <w:rsid w:val="00AC3D25"/>
    <w:rsid w:val="00AC42E8"/>
    <w:rsid w:val="00AC44BD"/>
    <w:rsid w:val="00AC4C38"/>
    <w:rsid w:val="00AC4DF2"/>
    <w:rsid w:val="00AD0248"/>
    <w:rsid w:val="00AD0A2F"/>
    <w:rsid w:val="00AD0A84"/>
    <w:rsid w:val="00AD3367"/>
    <w:rsid w:val="00AD3C74"/>
    <w:rsid w:val="00AD4846"/>
    <w:rsid w:val="00AD5A36"/>
    <w:rsid w:val="00AD77B2"/>
    <w:rsid w:val="00AE0CAA"/>
    <w:rsid w:val="00AE380C"/>
    <w:rsid w:val="00AE557F"/>
    <w:rsid w:val="00AE5627"/>
    <w:rsid w:val="00AF06C5"/>
    <w:rsid w:val="00AF137A"/>
    <w:rsid w:val="00AF221C"/>
    <w:rsid w:val="00AF22ED"/>
    <w:rsid w:val="00AF24EA"/>
    <w:rsid w:val="00AF5213"/>
    <w:rsid w:val="00AF59C1"/>
    <w:rsid w:val="00AF6FA7"/>
    <w:rsid w:val="00B0019C"/>
    <w:rsid w:val="00B03489"/>
    <w:rsid w:val="00B03C54"/>
    <w:rsid w:val="00B03D3F"/>
    <w:rsid w:val="00B043EA"/>
    <w:rsid w:val="00B04D0A"/>
    <w:rsid w:val="00B053BA"/>
    <w:rsid w:val="00B1790B"/>
    <w:rsid w:val="00B2196A"/>
    <w:rsid w:val="00B22312"/>
    <w:rsid w:val="00B238A0"/>
    <w:rsid w:val="00B2487F"/>
    <w:rsid w:val="00B25CF3"/>
    <w:rsid w:val="00B26347"/>
    <w:rsid w:val="00B27242"/>
    <w:rsid w:val="00B335DE"/>
    <w:rsid w:val="00B36CFC"/>
    <w:rsid w:val="00B40646"/>
    <w:rsid w:val="00B452BB"/>
    <w:rsid w:val="00B463FB"/>
    <w:rsid w:val="00B534A9"/>
    <w:rsid w:val="00B54077"/>
    <w:rsid w:val="00B6012A"/>
    <w:rsid w:val="00B625AC"/>
    <w:rsid w:val="00B65D25"/>
    <w:rsid w:val="00B660CD"/>
    <w:rsid w:val="00B72846"/>
    <w:rsid w:val="00B72D45"/>
    <w:rsid w:val="00B72D79"/>
    <w:rsid w:val="00B76D05"/>
    <w:rsid w:val="00B76EDB"/>
    <w:rsid w:val="00B76F71"/>
    <w:rsid w:val="00B77453"/>
    <w:rsid w:val="00B81BAB"/>
    <w:rsid w:val="00B82F4C"/>
    <w:rsid w:val="00B83F73"/>
    <w:rsid w:val="00B864DD"/>
    <w:rsid w:val="00B8699D"/>
    <w:rsid w:val="00B90107"/>
    <w:rsid w:val="00B93788"/>
    <w:rsid w:val="00B93E56"/>
    <w:rsid w:val="00B97025"/>
    <w:rsid w:val="00B97094"/>
    <w:rsid w:val="00BA0B5F"/>
    <w:rsid w:val="00BA1FCB"/>
    <w:rsid w:val="00BA365C"/>
    <w:rsid w:val="00BA71EC"/>
    <w:rsid w:val="00BB16F4"/>
    <w:rsid w:val="00BB2EF9"/>
    <w:rsid w:val="00BB4083"/>
    <w:rsid w:val="00BB5291"/>
    <w:rsid w:val="00BB5D52"/>
    <w:rsid w:val="00BB6CF9"/>
    <w:rsid w:val="00BB757A"/>
    <w:rsid w:val="00BB7962"/>
    <w:rsid w:val="00BC5C22"/>
    <w:rsid w:val="00BC6FC0"/>
    <w:rsid w:val="00BC7007"/>
    <w:rsid w:val="00BC7BD0"/>
    <w:rsid w:val="00BD1B8A"/>
    <w:rsid w:val="00BD292D"/>
    <w:rsid w:val="00BD2A0A"/>
    <w:rsid w:val="00BD2A92"/>
    <w:rsid w:val="00BD2C76"/>
    <w:rsid w:val="00BD3AC1"/>
    <w:rsid w:val="00BD3AE1"/>
    <w:rsid w:val="00BD3C7E"/>
    <w:rsid w:val="00BD3EDE"/>
    <w:rsid w:val="00BD405F"/>
    <w:rsid w:val="00BD4C2C"/>
    <w:rsid w:val="00BD5F98"/>
    <w:rsid w:val="00BD72B4"/>
    <w:rsid w:val="00BD730C"/>
    <w:rsid w:val="00BD7B68"/>
    <w:rsid w:val="00BE0C9D"/>
    <w:rsid w:val="00BE2979"/>
    <w:rsid w:val="00BE3A8A"/>
    <w:rsid w:val="00BE5F5B"/>
    <w:rsid w:val="00BE74AF"/>
    <w:rsid w:val="00BF143A"/>
    <w:rsid w:val="00BF2A1E"/>
    <w:rsid w:val="00BF2D4D"/>
    <w:rsid w:val="00BF404A"/>
    <w:rsid w:val="00BF46A7"/>
    <w:rsid w:val="00BF528B"/>
    <w:rsid w:val="00BF583F"/>
    <w:rsid w:val="00BF72E1"/>
    <w:rsid w:val="00C00C06"/>
    <w:rsid w:val="00C04DDF"/>
    <w:rsid w:val="00C05147"/>
    <w:rsid w:val="00C05E27"/>
    <w:rsid w:val="00C05E68"/>
    <w:rsid w:val="00C1099B"/>
    <w:rsid w:val="00C11A26"/>
    <w:rsid w:val="00C122E4"/>
    <w:rsid w:val="00C14870"/>
    <w:rsid w:val="00C14B6B"/>
    <w:rsid w:val="00C15096"/>
    <w:rsid w:val="00C1526C"/>
    <w:rsid w:val="00C1714F"/>
    <w:rsid w:val="00C243A2"/>
    <w:rsid w:val="00C27EB6"/>
    <w:rsid w:val="00C35511"/>
    <w:rsid w:val="00C3605C"/>
    <w:rsid w:val="00C368A7"/>
    <w:rsid w:val="00C369AA"/>
    <w:rsid w:val="00C40311"/>
    <w:rsid w:val="00C413D8"/>
    <w:rsid w:val="00C44F2F"/>
    <w:rsid w:val="00C45077"/>
    <w:rsid w:val="00C4521E"/>
    <w:rsid w:val="00C4550C"/>
    <w:rsid w:val="00C46B8D"/>
    <w:rsid w:val="00C47AAE"/>
    <w:rsid w:val="00C47EF0"/>
    <w:rsid w:val="00C52174"/>
    <w:rsid w:val="00C5297B"/>
    <w:rsid w:val="00C52C38"/>
    <w:rsid w:val="00C53E41"/>
    <w:rsid w:val="00C5538B"/>
    <w:rsid w:val="00C56529"/>
    <w:rsid w:val="00C57437"/>
    <w:rsid w:val="00C61CF9"/>
    <w:rsid w:val="00C63C8A"/>
    <w:rsid w:val="00C6674D"/>
    <w:rsid w:val="00C66EB2"/>
    <w:rsid w:val="00C67676"/>
    <w:rsid w:val="00C67E6B"/>
    <w:rsid w:val="00C7243B"/>
    <w:rsid w:val="00C75351"/>
    <w:rsid w:val="00C75B70"/>
    <w:rsid w:val="00C827C5"/>
    <w:rsid w:val="00C84E43"/>
    <w:rsid w:val="00C86131"/>
    <w:rsid w:val="00C90EE1"/>
    <w:rsid w:val="00C91D1B"/>
    <w:rsid w:val="00C93B0C"/>
    <w:rsid w:val="00C94489"/>
    <w:rsid w:val="00C95615"/>
    <w:rsid w:val="00C965EE"/>
    <w:rsid w:val="00C96DA9"/>
    <w:rsid w:val="00CA0F3C"/>
    <w:rsid w:val="00CA20D2"/>
    <w:rsid w:val="00CA3F13"/>
    <w:rsid w:val="00CA4A4B"/>
    <w:rsid w:val="00CA4F15"/>
    <w:rsid w:val="00CA5203"/>
    <w:rsid w:val="00CA5AA3"/>
    <w:rsid w:val="00CB0269"/>
    <w:rsid w:val="00CB08DA"/>
    <w:rsid w:val="00CB12E3"/>
    <w:rsid w:val="00CB1899"/>
    <w:rsid w:val="00CB2B88"/>
    <w:rsid w:val="00CB35D1"/>
    <w:rsid w:val="00CC2901"/>
    <w:rsid w:val="00CC3EF4"/>
    <w:rsid w:val="00CC4F3F"/>
    <w:rsid w:val="00CD048E"/>
    <w:rsid w:val="00CD103F"/>
    <w:rsid w:val="00CD32E0"/>
    <w:rsid w:val="00CD3F93"/>
    <w:rsid w:val="00CD6BBB"/>
    <w:rsid w:val="00CF14EB"/>
    <w:rsid w:val="00CF21F8"/>
    <w:rsid w:val="00CF45C2"/>
    <w:rsid w:val="00CF634E"/>
    <w:rsid w:val="00D029DD"/>
    <w:rsid w:val="00D02E2B"/>
    <w:rsid w:val="00D043FA"/>
    <w:rsid w:val="00D04CA9"/>
    <w:rsid w:val="00D06562"/>
    <w:rsid w:val="00D139B5"/>
    <w:rsid w:val="00D13A74"/>
    <w:rsid w:val="00D149C3"/>
    <w:rsid w:val="00D156FB"/>
    <w:rsid w:val="00D16991"/>
    <w:rsid w:val="00D16FEB"/>
    <w:rsid w:val="00D17A36"/>
    <w:rsid w:val="00D254F1"/>
    <w:rsid w:val="00D25BFF"/>
    <w:rsid w:val="00D262FC"/>
    <w:rsid w:val="00D3022F"/>
    <w:rsid w:val="00D31A17"/>
    <w:rsid w:val="00D327F7"/>
    <w:rsid w:val="00D3414A"/>
    <w:rsid w:val="00D3561A"/>
    <w:rsid w:val="00D403F9"/>
    <w:rsid w:val="00D40A74"/>
    <w:rsid w:val="00D415B2"/>
    <w:rsid w:val="00D41FC4"/>
    <w:rsid w:val="00D42410"/>
    <w:rsid w:val="00D43FBA"/>
    <w:rsid w:val="00D450D9"/>
    <w:rsid w:val="00D452F6"/>
    <w:rsid w:val="00D47C9B"/>
    <w:rsid w:val="00D50079"/>
    <w:rsid w:val="00D51849"/>
    <w:rsid w:val="00D54B47"/>
    <w:rsid w:val="00D61118"/>
    <w:rsid w:val="00D61C3D"/>
    <w:rsid w:val="00D625EC"/>
    <w:rsid w:val="00D64880"/>
    <w:rsid w:val="00D64B2F"/>
    <w:rsid w:val="00D64BB7"/>
    <w:rsid w:val="00D72502"/>
    <w:rsid w:val="00D73541"/>
    <w:rsid w:val="00D74FA6"/>
    <w:rsid w:val="00D75680"/>
    <w:rsid w:val="00D80173"/>
    <w:rsid w:val="00D80197"/>
    <w:rsid w:val="00D83A39"/>
    <w:rsid w:val="00D8610B"/>
    <w:rsid w:val="00D86BB4"/>
    <w:rsid w:val="00D90BED"/>
    <w:rsid w:val="00D94394"/>
    <w:rsid w:val="00D95AD8"/>
    <w:rsid w:val="00D95FBF"/>
    <w:rsid w:val="00D97C7E"/>
    <w:rsid w:val="00DA0D0B"/>
    <w:rsid w:val="00DA1A15"/>
    <w:rsid w:val="00DA2902"/>
    <w:rsid w:val="00DA331C"/>
    <w:rsid w:val="00DA6923"/>
    <w:rsid w:val="00DA6AE4"/>
    <w:rsid w:val="00DA6E40"/>
    <w:rsid w:val="00DB4205"/>
    <w:rsid w:val="00DB6232"/>
    <w:rsid w:val="00DB6B7C"/>
    <w:rsid w:val="00DB6BA9"/>
    <w:rsid w:val="00DB7A15"/>
    <w:rsid w:val="00DC0E01"/>
    <w:rsid w:val="00DC129E"/>
    <w:rsid w:val="00DC2A82"/>
    <w:rsid w:val="00DC3409"/>
    <w:rsid w:val="00DC554F"/>
    <w:rsid w:val="00DC676B"/>
    <w:rsid w:val="00DC688C"/>
    <w:rsid w:val="00DC7DAD"/>
    <w:rsid w:val="00DD1F57"/>
    <w:rsid w:val="00DD2435"/>
    <w:rsid w:val="00DD3A9A"/>
    <w:rsid w:val="00DD50AA"/>
    <w:rsid w:val="00DD604D"/>
    <w:rsid w:val="00DE01C0"/>
    <w:rsid w:val="00DE03F1"/>
    <w:rsid w:val="00DE1192"/>
    <w:rsid w:val="00DE4095"/>
    <w:rsid w:val="00DE58E0"/>
    <w:rsid w:val="00DE5F83"/>
    <w:rsid w:val="00DF1878"/>
    <w:rsid w:val="00DF3FEF"/>
    <w:rsid w:val="00DF5B7B"/>
    <w:rsid w:val="00DF6C43"/>
    <w:rsid w:val="00DF7FB4"/>
    <w:rsid w:val="00E01693"/>
    <w:rsid w:val="00E04922"/>
    <w:rsid w:val="00E050F8"/>
    <w:rsid w:val="00E05E9C"/>
    <w:rsid w:val="00E06F08"/>
    <w:rsid w:val="00E13101"/>
    <w:rsid w:val="00E15B08"/>
    <w:rsid w:val="00E15CFD"/>
    <w:rsid w:val="00E16060"/>
    <w:rsid w:val="00E1654E"/>
    <w:rsid w:val="00E17072"/>
    <w:rsid w:val="00E178ED"/>
    <w:rsid w:val="00E2039A"/>
    <w:rsid w:val="00E22968"/>
    <w:rsid w:val="00E22E8F"/>
    <w:rsid w:val="00E23F19"/>
    <w:rsid w:val="00E25F34"/>
    <w:rsid w:val="00E26AE8"/>
    <w:rsid w:val="00E30128"/>
    <w:rsid w:val="00E32B75"/>
    <w:rsid w:val="00E35A1C"/>
    <w:rsid w:val="00E35C48"/>
    <w:rsid w:val="00E37060"/>
    <w:rsid w:val="00E377E2"/>
    <w:rsid w:val="00E40DDE"/>
    <w:rsid w:val="00E4394B"/>
    <w:rsid w:val="00E4506B"/>
    <w:rsid w:val="00E4596A"/>
    <w:rsid w:val="00E5034B"/>
    <w:rsid w:val="00E53036"/>
    <w:rsid w:val="00E546C6"/>
    <w:rsid w:val="00E578BB"/>
    <w:rsid w:val="00E6397A"/>
    <w:rsid w:val="00E640D1"/>
    <w:rsid w:val="00E65364"/>
    <w:rsid w:val="00E657A6"/>
    <w:rsid w:val="00E65A14"/>
    <w:rsid w:val="00E7171A"/>
    <w:rsid w:val="00E71B75"/>
    <w:rsid w:val="00E74D2A"/>
    <w:rsid w:val="00E779A5"/>
    <w:rsid w:val="00E82228"/>
    <w:rsid w:val="00E82E89"/>
    <w:rsid w:val="00E8355D"/>
    <w:rsid w:val="00E860B2"/>
    <w:rsid w:val="00E90541"/>
    <w:rsid w:val="00E92296"/>
    <w:rsid w:val="00E93204"/>
    <w:rsid w:val="00E9486C"/>
    <w:rsid w:val="00E957C3"/>
    <w:rsid w:val="00E95D34"/>
    <w:rsid w:val="00E96AC8"/>
    <w:rsid w:val="00E96EFC"/>
    <w:rsid w:val="00E97A89"/>
    <w:rsid w:val="00EA11A4"/>
    <w:rsid w:val="00EA1AE6"/>
    <w:rsid w:val="00EA29FC"/>
    <w:rsid w:val="00EA439D"/>
    <w:rsid w:val="00EA50CD"/>
    <w:rsid w:val="00EA5A80"/>
    <w:rsid w:val="00EA7789"/>
    <w:rsid w:val="00EB1B43"/>
    <w:rsid w:val="00EB2661"/>
    <w:rsid w:val="00EB524E"/>
    <w:rsid w:val="00EB5A3A"/>
    <w:rsid w:val="00EC0910"/>
    <w:rsid w:val="00EC1560"/>
    <w:rsid w:val="00EC2FAB"/>
    <w:rsid w:val="00ED05DF"/>
    <w:rsid w:val="00ED0CD0"/>
    <w:rsid w:val="00ED5201"/>
    <w:rsid w:val="00ED6ECB"/>
    <w:rsid w:val="00ED70B3"/>
    <w:rsid w:val="00ED73A5"/>
    <w:rsid w:val="00ED7A25"/>
    <w:rsid w:val="00ED7BFA"/>
    <w:rsid w:val="00EE0181"/>
    <w:rsid w:val="00EE108F"/>
    <w:rsid w:val="00EE336E"/>
    <w:rsid w:val="00EE3BAB"/>
    <w:rsid w:val="00EE45F4"/>
    <w:rsid w:val="00EE4BF8"/>
    <w:rsid w:val="00EF084A"/>
    <w:rsid w:val="00EF34F9"/>
    <w:rsid w:val="00EF3D1F"/>
    <w:rsid w:val="00EF4220"/>
    <w:rsid w:val="00EF4D03"/>
    <w:rsid w:val="00EF61BD"/>
    <w:rsid w:val="00EF6C35"/>
    <w:rsid w:val="00EF7639"/>
    <w:rsid w:val="00EF7B98"/>
    <w:rsid w:val="00F01632"/>
    <w:rsid w:val="00F01C03"/>
    <w:rsid w:val="00F04415"/>
    <w:rsid w:val="00F04DA0"/>
    <w:rsid w:val="00F0546D"/>
    <w:rsid w:val="00F1001C"/>
    <w:rsid w:val="00F1076C"/>
    <w:rsid w:val="00F11D0C"/>
    <w:rsid w:val="00F11E26"/>
    <w:rsid w:val="00F135B5"/>
    <w:rsid w:val="00F137C3"/>
    <w:rsid w:val="00F13D98"/>
    <w:rsid w:val="00F15AC4"/>
    <w:rsid w:val="00F16328"/>
    <w:rsid w:val="00F16E6B"/>
    <w:rsid w:val="00F20724"/>
    <w:rsid w:val="00F20925"/>
    <w:rsid w:val="00F22A8A"/>
    <w:rsid w:val="00F24A9A"/>
    <w:rsid w:val="00F26570"/>
    <w:rsid w:val="00F306F4"/>
    <w:rsid w:val="00F30BA4"/>
    <w:rsid w:val="00F32D91"/>
    <w:rsid w:val="00F330A2"/>
    <w:rsid w:val="00F333B9"/>
    <w:rsid w:val="00F35AD3"/>
    <w:rsid w:val="00F35C4D"/>
    <w:rsid w:val="00F419B2"/>
    <w:rsid w:val="00F42CC3"/>
    <w:rsid w:val="00F4419A"/>
    <w:rsid w:val="00F44C90"/>
    <w:rsid w:val="00F44CA3"/>
    <w:rsid w:val="00F47A76"/>
    <w:rsid w:val="00F47CD0"/>
    <w:rsid w:val="00F47F32"/>
    <w:rsid w:val="00F50260"/>
    <w:rsid w:val="00F50E2F"/>
    <w:rsid w:val="00F50F32"/>
    <w:rsid w:val="00F517E8"/>
    <w:rsid w:val="00F5185E"/>
    <w:rsid w:val="00F52AD8"/>
    <w:rsid w:val="00F533D3"/>
    <w:rsid w:val="00F5527F"/>
    <w:rsid w:val="00F553D9"/>
    <w:rsid w:val="00F55F5F"/>
    <w:rsid w:val="00F61474"/>
    <w:rsid w:val="00F618BF"/>
    <w:rsid w:val="00F62F56"/>
    <w:rsid w:val="00F6514C"/>
    <w:rsid w:val="00F670AA"/>
    <w:rsid w:val="00F70CF5"/>
    <w:rsid w:val="00F72B69"/>
    <w:rsid w:val="00F7397A"/>
    <w:rsid w:val="00F73BB9"/>
    <w:rsid w:val="00F750F4"/>
    <w:rsid w:val="00F75F05"/>
    <w:rsid w:val="00F8009B"/>
    <w:rsid w:val="00F80235"/>
    <w:rsid w:val="00F80E2C"/>
    <w:rsid w:val="00F81C74"/>
    <w:rsid w:val="00F81C7B"/>
    <w:rsid w:val="00F820AD"/>
    <w:rsid w:val="00F846CB"/>
    <w:rsid w:val="00F918AC"/>
    <w:rsid w:val="00F91BF7"/>
    <w:rsid w:val="00F91F9D"/>
    <w:rsid w:val="00F95405"/>
    <w:rsid w:val="00F957C2"/>
    <w:rsid w:val="00F96919"/>
    <w:rsid w:val="00F96CBC"/>
    <w:rsid w:val="00F97BD6"/>
    <w:rsid w:val="00FA010F"/>
    <w:rsid w:val="00FA0C47"/>
    <w:rsid w:val="00FA0C65"/>
    <w:rsid w:val="00FA12A3"/>
    <w:rsid w:val="00FA3169"/>
    <w:rsid w:val="00FA3F5D"/>
    <w:rsid w:val="00FA7C0C"/>
    <w:rsid w:val="00FB39F7"/>
    <w:rsid w:val="00FB5510"/>
    <w:rsid w:val="00FC3ED2"/>
    <w:rsid w:val="00FC56EE"/>
    <w:rsid w:val="00FC6B6F"/>
    <w:rsid w:val="00FC754D"/>
    <w:rsid w:val="00FC7D71"/>
    <w:rsid w:val="00FD050C"/>
    <w:rsid w:val="00FD0B26"/>
    <w:rsid w:val="00FD5AB6"/>
    <w:rsid w:val="00FE1A50"/>
    <w:rsid w:val="00FE2229"/>
    <w:rsid w:val="00FE3308"/>
    <w:rsid w:val="00FE43E5"/>
    <w:rsid w:val="00FE4E93"/>
    <w:rsid w:val="00FE578F"/>
    <w:rsid w:val="00FE689F"/>
    <w:rsid w:val="00FE721E"/>
    <w:rsid w:val="00FE7BF6"/>
    <w:rsid w:val="00FE7C6E"/>
    <w:rsid w:val="00FF1B4B"/>
    <w:rsid w:val="00FF1EEE"/>
    <w:rsid w:val="00FF20BB"/>
    <w:rsid w:val="00FF3D7D"/>
    <w:rsid w:val="00FF4714"/>
    <w:rsid w:val="00FF4D37"/>
    <w:rsid w:val="00FF7B59"/>
    <w:rsid w:val="6098C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D24731"/>
  <w15:docId w15:val="{C4EF5D0E-251C-4998-9E89-85AAC6B58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409F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</w:style>
  <w:style w:type="paragraph" w:styleId="Heading2">
    <w:name w:val="heading 2"/>
    <w:basedOn w:val="Normal"/>
    <w:next w:val="Normal"/>
    <w:qFormat/>
    <w:rsid w:val="003829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8022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customStyle="1" w:styleId="antraste">
    <w:name w:val="antraste"/>
    <w:rPr>
      <w:b/>
      <w:caps/>
      <w:sz w:val="24"/>
      <w:lang w:val="en-GB" w:eastAsia="en-US"/>
    </w:rPr>
  </w:style>
  <w:style w:type="paragraph" w:customStyle="1" w:styleId="Filialas">
    <w:name w:val="Filialas"/>
    <w:pPr>
      <w:spacing w:before="120" w:line="960" w:lineRule="auto"/>
      <w:jc w:val="center"/>
    </w:pPr>
    <w:rPr>
      <w:b/>
      <w:caps/>
      <w:lang w:val="en-GB" w:eastAsia="en-US"/>
    </w:rPr>
  </w:style>
  <w:style w:type="paragraph" w:customStyle="1" w:styleId="Rekvizitas">
    <w:name w:val="Rekvizitas"/>
    <w:pPr>
      <w:jc w:val="center"/>
    </w:pPr>
    <w:rPr>
      <w:lang w:val="en-GB" w:eastAsia="en-US"/>
    </w:rPr>
  </w:style>
  <w:style w:type="paragraph" w:customStyle="1" w:styleId="Tekstas">
    <w:name w:val="Tekstas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character" w:styleId="FollowedHyperlink">
    <w:name w:val="FollowedHyperlink"/>
    <w:rPr>
      <w:color w:val="auto"/>
      <w:u w:val="none"/>
    </w:rPr>
  </w:style>
  <w:style w:type="paragraph" w:styleId="BodyText2">
    <w:name w:val="Body Text 2"/>
    <w:basedOn w:val="Normal"/>
    <w:rsid w:val="00A213E2"/>
    <w:pPr>
      <w:jc w:val="both"/>
    </w:pPr>
  </w:style>
  <w:style w:type="paragraph" w:styleId="BodyTextIndent2">
    <w:name w:val="Body Text Indent 2"/>
    <w:basedOn w:val="Normal"/>
    <w:rsid w:val="00A213E2"/>
    <w:pPr>
      <w:ind w:left="2880"/>
      <w:jc w:val="both"/>
    </w:pPr>
    <w:rPr>
      <w:sz w:val="26"/>
    </w:rPr>
  </w:style>
  <w:style w:type="paragraph" w:styleId="BodyTextIndent3">
    <w:name w:val="Body Text Indent 3"/>
    <w:basedOn w:val="Normal"/>
    <w:rsid w:val="00A213E2"/>
    <w:pPr>
      <w:ind w:left="3060" w:hanging="180"/>
      <w:jc w:val="both"/>
    </w:pPr>
    <w:rPr>
      <w:sz w:val="26"/>
    </w:rPr>
  </w:style>
  <w:style w:type="paragraph" w:styleId="BodyTextIndent">
    <w:name w:val="Body Text Indent"/>
    <w:basedOn w:val="Normal"/>
    <w:rsid w:val="00A213E2"/>
    <w:pPr>
      <w:ind w:left="2700"/>
      <w:jc w:val="both"/>
    </w:pPr>
    <w:rPr>
      <w:sz w:val="26"/>
    </w:rPr>
  </w:style>
  <w:style w:type="paragraph" w:styleId="BalloonText">
    <w:name w:val="Balloon Text"/>
    <w:basedOn w:val="Normal"/>
    <w:semiHidden/>
    <w:rsid w:val="00C46B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D45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">
    <w:name w:val="Normal + A"/>
    <w:basedOn w:val="Normal"/>
    <w:rsid w:val="00681C71"/>
    <w:pPr>
      <w:spacing w:after="120"/>
      <w:ind w:left="142" w:right="142" w:firstLine="720"/>
      <w:jc w:val="both"/>
    </w:pPr>
  </w:style>
  <w:style w:type="character" w:customStyle="1" w:styleId="HeaderChar">
    <w:name w:val="Header Char"/>
    <w:link w:val="Header"/>
    <w:rsid w:val="009024A0"/>
    <w:rPr>
      <w:sz w:val="24"/>
      <w:szCs w:val="24"/>
      <w:lang w:val="en-GB" w:eastAsia="en-US" w:bidi="ar-SA"/>
    </w:rPr>
  </w:style>
  <w:style w:type="character" w:styleId="CommentReference">
    <w:name w:val="annotation reference"/>
    <w:rsid w:val="00AB54A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54AE"/>
    <w:rPr>
      <w:sz w:val="20"/>
      <w:szCs w:val="20"/>
    </w:rPr>
  </w:style>
  <w:style w:type="character" w:customStyle="1" w:styleId="CommentTextChar">
    <w:name w:val="Comment Text Char"/>
    <w:link w:val="CommentText"/>
    <w:rsid w:val="00AB54A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54AE"/>
    <w:rPr>
      <w:b/>
      <w:bCs/>
    </w:rPr>
  </w:style>
  <w:style w:type="character" w:customStyle="1" w:styleId="CommentSubjectChar">
    <w:name w:val="Comment Subject Char"/>
    <w:link w:val="CommentSubject"/>
    <w:rsid w:val="00AB54AE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B54AE"/>
    <w:rPr>
      <w:sz w:val="24"/>
      <w:szCs w:val="24"/>
      <w:lang w:val="en-GB" w:eastAsia="en-US"/>
    </w:rPr>
  </w:style>
  <w:style w:type="character" w:customStyle="1" w:styleId="FooterChar">
    <w:name w:val="Footer Char"/>
    <w:link w:val="Footer"/>
    <w:uiPriority w:val="99"/>
    <w:rsid w:val="003667F7"/>
    <w:rPr>
      <w:sz w:val="24"/>
      <w:szCs w:val="24"/>
      <w:lang w:val="en-GB" w:eastAsia="en-US"/>
    </w:rPr>
  </w:style>
  <w:style w:type="paragraph" w:customStyle="1" w:styleId="DiagramaDiagramaDiagrama">
    <w:name w:val="Diagrama Diagrama Diagrama"/>
    <w:basedOn w:val="Normal"/>
    <w:rsid w:val="0053709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012049"/>
    <w:pPr>
      <w:ind w:left="720"/>
      <w:contextualSpacing/>
    </w:pPr>
  </w:style>
  <w:style w:type="character" w:customStyle="1" w:styleId="PageNumber1">
    <w:name w:val="Page Number1"/>
    <w:rsid w:val="00ED5201"/>
    <w:rPr>
      <w:color w:val="000000"/>
    </w:rPr>
  </w:style>
  <w:style w:type="character" w:styleId="Hyperlink">
    <w:name w:val="Hyperlink"/>
    <w:basedOn w:val="DefaultParagraphFont"/>
    <w:unhideWhenUsed/>
    <w:rsid w:val="009630E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30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intranet.litgrid.eu/bendra-informacija/teisin%C4%97s-aktualijos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dzi\Desktop\Nurodymas_ES_direkt_JB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8d8fdb-cbd1-4bf9-85d9-1b56c2a9afae">
      <Terms xmlns="http://schemas.microsoft.com/office/infopath/2007/PartnerControls"/>
    </lcf76f155ced4ddcb4097134ff3c332f>
    <Projektai xmlns="948d8fdb-cbd1-4bf9-85d9-1b56c2a9afae" xsi:nil="true"/>
    <TaxCatchAll xmlns="2945cdf4-c922-4f1d-a4b6-d6a562696c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1FF42B1FF6B5148ADE8E0D9C224EFE5" ma:contentTypeVersion="17" ma:contentTypeDescription="Kurkite naują dokumentą." ma:contentTypeScope="" ma:versionID="1901a1562b02863933efd9f38d6cac15">
  <xsd:schema xmlns:xsd="http://www.w3.org/2001/XMLSchema" xmlns:xs="http://www.w3.org/2001/XMLSchema" xmlns:p="http://schemas.microsoft.com/office/2006/metadata/properties" xmlns:ns2="2945cdf4-c922-4f1d-a4b6-d6a562696c98" xmlns:ns3="948d8fdb-cbd1-4bf9-85d9-1b56c2a9afae" targetNamespace="http://schemas.microsoft.com/office/2006/metadata/properties" ma:root="true" ma:fieldsID="935e9365e7b3a3d882e6763c22db9fe7" ns2:_="" ns3:_="">
    <xsd:import namespace="2945cdf4-c922-4f1d-a4b6-d6a562696c98"/>
    <xsd:import namespace="948d8fdb-cbd1-4bf9-85d9-1b56c2a9afa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Projektai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8d8fdb-cbd1-4bf9-85d9-1b56c2a9afae" elementFormDefault="qualified">
    <xsd:import namespace="http://schemas.microsoft.com/office/2006/documentManagement/types"/>
    <xsd:import namespace="http://schemas.microsoft.com/office/infopath/2007/PartnerControls"/>
    <xsd:element name="Projektai" ma:index="10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2F11F3-2A06-41E8-95DF-9FED5A38EB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AC8CA7-59AA-4116-B217-7C52A79DD6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D95646-FD98-4FB6-A4FC-935A8A41CB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F77654-C4DB-4286-B527-2B7DDEE6200B}"/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Nurodymas_ES_direkt_JB</Template>
  <TotalTime>4</TotalTime>
  <Pages>2</Pages>
  <Words>3497</Words>
  <Characters>1994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Adresatas</vt:lpstr>
    </vt:vector>
  </TitlesOfParts>
  <Company>RIC</Company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Adresatas</dc:title>
  <dc:creator>Giedrius Gailevicius</dc:creator>
  <cp:lastModifiedBy>Tomas Stašūnas</cp:lastModifiedBy>
  <cp:revision>8</cp:revision>
  <cp:lastPrinted>2017-09-07T09:34:00Z</cp:lastPrinted>
  <dcterms:created xsi:type="dcterms:W3CDTF">2025-12-17T13:15:00Z</dcterms:created>
  <dcterms:modified xsi:type="dcterms:W3CDTF">2026-02-05T11:41:00Z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0x01010051FF42B1FF6B5148ADE8E0D9C224EFE5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2023-02-28T12:31:43Z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71b2f8a4-08a0-4d88-a966-ad394d6d0d99</vt:lpwstr>
  </property>
  <property fmtid="{D5CDD505-2E9C-101B-9397-08002B2CF9AE}" pid="9" name="MSIP_Label_7058e6ed-1f62-4b3b-a413-1541f2aa482f_ContentBits">
    <vt:lpwstr>0</vt:lpwstr>
  </property>
</Properties>
</file>